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460" w:rsidRPr="00C66515" w:rsidRDefault="00DD5460" w:rsidP="00DD5460">
      <w:pPr>
        <w:spacing w:after="0" w:line="240" w:lineRule="auto"/>
        <w:jc w:val="center"/>
      </w:pPr>
      <w:r w:rsidRPr="00C66515">
        <w:t xml:space="preserve">      ДОГОВОР </w:t>
      </w:r>
      <w:r w:rsidRPr="00C66515">
        <w:rPr>
          <w:noProof/>
        </w:rPr>
        <w:t>№____</w:t>
      </w:r>
    </w:p>
    <w:p w:rsidR="00DD5460" w:rsidRPr="00C66515" w:rsidRDefault="00DD5460" w:rsidP="00DD5460">
      <w:pPr>
        <w:spacing w:after="0" w:line="240" w:lineRule="auto"/>
        <w:ind w:left="320" w:right="400"/>
        <w:jc w:val="center"/>
      </w:pPr>
      <w:r w:rsidRPr="00C66515">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C66515">
        <w:rPr>
          <w:rStyle w:val="a8"/>
        </w:rPr>
        <w:t xml:space="preserve"> </w:t>
      </w:r>
      <w:r w:rsidRPr="00C66515">
        <w:t>)</w:t>
      </w:r>
    </w:p>
    <w:p w:rsidR="00DD5460" w:rsidRPr="00C66515" w:rsidRDefault="00DD5460" w:rsidP="00DD5460">
      <w:pPr>
        <w:spacing w:after="0" w:line="240" w:lineRule="auto"/>
        <w:ind w:left="320" w:right="400"/>
        <w:jc w:val="center"/>
      </w:pPr>
    </w:p>
    <w:p w:rsidR="00DD5460" w:rsidRPr="00C66515" w:rsidRDefault="00DD5460" w:rsidP="00DD5460">
      <w:pPr>
        <w:spacing w:after="0" w:line="240" w:lineRule="auto"/>
        <w:jc w:val="both"/>
      </w:pPr>
      <w:r w:rsidRPr="00C66515">
        <w:t>г. _________________</w:t>
      </w:r>
      <w:r w:rsidRPr="00C66515">
        <w:rPr>
          <w:noProof/>
        </w:rPr>
        <w:tab/>
        <w:t xml:space="preserve">                                                                                          «___»________ 20</w:t>
      </w:r>
      <w:r w:rsidRPr="00C66515">
        <w:t>16 г.</w:t>
      </w:r>
    </w:p>
    <w:p w:rsidR="00DD5460" w:rsidRPr="00C66515" w:rsidRDefault="00DD5460" w:rsidP="00DD5460">
      <w:pPr>
        <w:spacing w:after="0" w:line="240" w:lineRule="auto"/>
        <w:jc w:val="both"/>
      </w:pPr>
    </w:p>
    <w:p w:rsidR="00DD5460" w:rsidRPr="00C66515" w:rsidRDefault="00DD5460" w:rsidP="00DD5460">
      <w:pPr>
        <w:spacing w:after="0" w:line="240" w:lineRule="auto"/>
        <w:ind w:firstLine="720"/>
        <w:jc w:val="both"/>
      </w:pPr>
      <w:r w:rsidRPr="00C66515">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 действующего на основании доверенности № 319-2016 от 01.01.2016 года,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DD5460" w:rsidRPr="00C66515" w:rsidRDefault="00DD5460" w:rsidP="00DD5460">
      <w:pPr>
        <w:pStyle w:val="1"/>
        <w:spacing w:line="240" w:lineRule="auto"/>
        <w:rPr>
          <w:b w:val="0"/>
          <w:sz w:val="22"/>
          <w:szCs w:val="22"/>
        </w:rPr>
      </w:pPr>
      <w:r w:rsidRPr="00C66515">
        <w:rPr>
          <w:b w:val="0"/>
          <w:sz w:val="22"/>
          <w:szCs w:val="22"/>
        </w:rPr>
        <w:t>ТЕРМИНЫ И ОПРЕДЕЛЕНИЯ</w:t>
      </w:r>
    </w:p>
    <w:p w:rsidR="00DD5460" w:rsidRPr="00C66515" w:rsidRDefault="00DD5460" w:rsidP="00DD5460">
      <w:pPr>
        <w:pStyle w:val="a3"/>
        <w:spacing w:line="240" w:lineRule="auto"/>
        <w:jc w:val="both"/>
        <w:rPr>
          <w:sz w:val="22"/>
          <w:szCs w:val="22"/>
        </w:rPr>
      </w:pPr>
      <w:r w:rsidRPr="00C66515">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D5460" w:rsidRPr="00C66515" w:rsidRDefault="00DD5460" w:rsidP="00DD5460">
      <w:pPr>
        <w:spacing w:after="120" w:line="240" w:lineRule="auto"/>
        <w:jc w:val="both"/>
      </w:pPr>
      <w:r w:rsidRPr="00C66515">
        <w:t>Работы – все работы (весь объем работ), подлежащие выполнению Подрядчиком в соответствии с условиями настоящего Договора.</w:t>
      </w:r>
    </w:p>
    <w:p w:rsidR="00DD5460" w:rsidRPr="00C66515" w:rsidRDefault="00DD5460" w:rsidP="00DD5460">
      <w:pPr>
        <w:spacing w:after="120" w:line="240" w:lineRule="auto"/>
        <w:jc w:val="both"/>
      </w:pPr>
      <w:r w:rsidRPr="00C66515">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DD5460" w:rsidRPr="00C66515" w:rsidRDefault="00DD5460" w:rsidP="00DD5460">
      <w:pPr>
        <w:spacing w:after="120" w:line="240" w:lineRule="auto"/>
        <w:jc w:val="both"/>
      </w:pPr>
      <w:r w:rsidRPr="00C66515">
        <w:t xml:space="preserve">Объект – Нива ГЭС-3 Каскада Нивских ГЭС филиала «Кольский» ОАО «ТГК-1», Мурманская область, г. Кандалакша, ул. Объездная, д. 16  </w:t>
      </w:r>
    </w:p>
    <w:p w:rsidR="00DD5460" w:rsidRPr="00C66515" w:rsidRDefault="00DD5460" w:rsidP="00DD5460">
      <w:pPr>
        <w:pStyle w:val="a3"/>
        <w:spacing w:line="240" w:lineRule="auto"/>
        <w:jc w:val="both"/>
        <w:rPr>
          <w:sz w:val="22"/>
          <w:szCs w:val="22"/>
        </w:rPr>
      </w:pPr>
      <w:r w:rsidRPr="00C66515">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DD5460" w:rsidRPr="00C66515" w:rsidRDefault="00DD5460" w:rsidP="00DD5460">
      <w:pPr>
        <w:spacing w:after="120" w:line="240" w:lineRule="auto"/>
        <w:jc w:val="both"/>
      </w:pPr>
      <w:r w:rsidRPr="00C66515">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D5460" w:rsidRPr="00C66515" w:rsidRDefault="00DD5460" w:rsidP="00DD5460">
      <w:pPr>
        <w:spacing w:after="120" w:line="240" w:lineRule="auto"/>
        <w:jc w:val="both"/>
      </w:pPr>
      <w:r w:rsidRPr="00C66515">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D5460" w:rsidRPr="00C66515" w:rsidRDefault="00DD5460" w:rsidP="00DD5460">
      <w:pPr>
        <w:spacing w:after="120" w:line="240" w:lineRule="auto"/>
        <w:jc w:val="both"/>
      </w:pPr>
      <w:r w:rsidRPr="00C66515">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DD5460" w:rsidRPr="00C66515" w:rsidRDefault="00DD5460" w:rsidP="00DD5460">
      <w:pPr>
        <w:spacing w:after="120" w:line="240" w:lineRule="auto"/>
        <w:jc w:val="both"/>
      </w:pPr>
      <w:r w:rsidRPr="00C66515">
        <w:rPr>
          <w:bCs/>
        </w:rPr>
        <w:t>Ценник</w:t>
      </w:r>
      <w:r w:rsidRPr="00C66515">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DD5460" w:rsidRPr="00C66515" w:rsidRDefault="00DD5460" w:rsidP="00DD5460">
      <w:pPr>
        <w:spacing w:after="120" w:line="240" w:lineRule="auto"/>
        <w:jc w:val="both"/>
      </w:pPr>
      <w:r w:rsidRPr="00C66515">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DD5460" w:rsidRPr="00C66515" w:rsidRDefault="00DD5460" w:rsidP="00DD5460">
      <w:pPr>
        <w:spacing w:after="120" w:line="240" w:lineRule="auto"/>
        <w:jc w:val="both"/>
      </w:pPr>
      <w:r w:rsidRPr="00C66515">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DD5460" w:rsidRPr="00C66515" w:rsidRDefault="00DD5460" w:rsidP="00DD5460">
      <w:pPr>
        <w:spacing w:after="120" w:line="240" w:lineRule="auto"/>
        <w:jc w:val="both"/>
      </w:pPr>
    </w:p>
    <w:p w:rsidR="00DD5460" w:rsidRPr="00C66515" w:rsidRDefault="00DD5460" w:rsidP="00DD5460">
      <w:pPr>
        <w:numPr>
          <w:ilvl w:val="0"/>
          <w:numId w:val="1"/>
        </w:numPr>
        <w:tabs>
          <w:tab w:val="clear" w:pos="3960"/>
        </w:tabs>
        <w:spacing w:after="0" w:line="240" w:lineRule="auto"/>
        <w:ind w:left="0" w:firstLine="0"/>
        <w:jc w:val="center"/>
      </w:pPr>
      <w:r w:rsidRPr="00C66515">
        <w:lastRenderedPageBreak/>
        <w:t>ПРЕДМЕТ ДОГОВОРА</w:t>
      </w:r>
    </w:p>
    <w:p w:rsidR="00DD5460" w:rsidRPr="00C66515" w:rsidRDefault="00DD5460" w:rsidP="00DD5460">
      <w:pPr>
        <w:spacing w:after="0" w:line="240" w:lineRule="auto"/>
        <w:ind w:firstLine="709"/>
        <w:jc w:val="both"/>
      </w:pPr>
      <w:r w:rsidRPr="00C66515">
        <w:t>1.1. Заказчик поручает, а Подрядчик, в счет оговоренной статьей</w:t>
      </w:r>
      <w:r w:rsidRPr="00C66515">
        <w:rPr>
          <w:noProof/>
        </w:rPr>
        <w:t xml:space="preserve"> 2</w:t>
      </w:r>
      <w:r w:rsidRPr="00C66515">
        <w:t xml:space="preserve"> настоящего Договора цены, обязуется выполнить на свой риск, собственными и привлеченными силами </w:t>
      </w:r>
      <w:r w:rsidRPr="00C66515">
        <w:rPr>
          <w:bCs/>
        </w:rPr>
        <w:t xml:space="preserve">Работы </w:t>
      </w:r>
      <w:r w:rsidRPr="00C66515">
        <w:t>(проектные и изыскательские, строительно-монтажные работы, включая подготовительные работы и пусконаладочные работы) ПИР, поставка и монтаж гидромеханической защиты от разгона генераторов  в соответствии с Техническим заданием (Приложение №1 к настоящему Договору), предоставленным Заказчиком, и поставку Оборудования на Объект.</w:t>
      </w:r>
    </w:p>
    <w:p w:rsidR="00DD5460" w:rsidRPr="00C66515" w:rsidRDefault="00DD5460" w:rsidP="00DD5460">
      <w:pPr>
        <w:pStyle w:val="a3"/>
        <w:numPr>
          <w:ilvl w:val="1"/>
          <w:numId w:val="1"/>
        </w:numPr>
        <w:tabs>
          <w:tab w:val="clear" w:pos="4260"/>
          <w:tab w:val="num" w:pos="0"/>
        </w:tabs>
        <w:spacing w:after="0" w:line="240" w:lineRule="auto"/>
        <w:ind w:left="0" w:firstLine="709"/>
        <w:jc w:val="both"/>
        <w:rPr>
          <w:sz w:val="22"/>
          <w:szCs w:val="22"/>
        </w:rPr>
      </w:pPr>
      <w:r w:rsidRPr="00C66515">
        <w:rPr>
          <w:sz w:val="22"/>
          <w:szCs w:val="22"/>
        </w:rPr>
        <w:t>Заказчик обязуется принять Оборудование, результат Работ и оплатить их согласно условиям настоящего Договора.</w:t>
      </w:r>
    </w:p>
    <w:p w:rsidR="00DD5460" w:rsidRPr="00C66515" w:rsidRDefault="00DD5460" w:rsidP="00DD5460">
      <w:pPr>
        <w:pStyle w:val="a3"/>
        <w:numPr>
          <w:ilvl w:val="1"/>
          <w:numId w:val="1"/>
        </w:numPr>
        <w:tabs>
          <w:tab w:val="clear" w:pos="4260"/>
          <w:tab w:val="num" w:pos="0"/>
        </w:tabs>
        <w:spacing w:after="0" w:line="240" w:lineRule="auto"/>
        <w:ind w:left="0" w:firstLine="709"/>
        <w:jc w:val="both"/>
        <w:rPr>
          <w:sz w:val="22"/>
          <w:szCs w:val="22"/>
        </w:rPr>
      </w:pPr>
      <w:r w:rsidRPr="00C66515">
        <w:rPr>
          <w:sz w:val="22"/>
          <w:szCs w:val="22"/>
        </w:rPr>
        <w:t>Условия Договора являются обязательными для исполнения Сторонами.</w:t>
      </w:r>
    </w:p>
    <w:p w:rsidR="00DD5460" w:rsidRPr="00C66515" w:rsidRDefault="00DD5460" w:rsidP="00DD5460">
      <w:pPr>
        <w:pStyle w:val="a3"/>
        <w:numPr>
          <w:ilvl w:val="1"/>
          <w:numId w:val="1"/>
        </w:numPr>
        <w:tabs>
          <w:tab w:val="clear" w:pos="4260"/>
          <w:tab w:val="num" w:pos="0"/>
        </w:tabs>
        <w:spacing w:after="0" w:line="240" w:lineRule="auto"/>
        <w:ind w:left="0" w:firstLine="709"/>
        <w:jc w:val="both"/>
        <w:rPr>
          <w:sz w:val="22"/>
          <w:szCs w:val="22"/>
        </w:rPr>
      </w:pPr>
      <w:r w:rsidRPr="00C66515">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DD5460" w:rsidRPr="00C66515" w:rsidRDefault="00DD5460" w:rsidP="00DD5460">
      <w:pPr>
        <w:pStyle w:val="a3"/>
        <w:spacing w:after="0" w:line="240" w:lineRule="auto"/>
        <w:ind w:left="709"/>
        <w:jc w:val="both"/>
        <w:rPr>
          <w:sz w:val="22"/>
          <w:szCs w:val="22"/>
        </w:rPr>
      </w:pPr>
    </w:p>
    <w:p w:rsidR="00DD5460" w:rsidRPr="00C66515" w:rsidRDefault="00DD5460" w:rsidP="00DD5460">
      <w:pPr>
        <w:numPr>
          <w:ilvl w:val="0"/>
          <w:numId w:val="1"/>
        </w:numPr>
        <w:tabs>
          <w:tab w:val="clear" w:pos="3960"/>
        </w:tabs>
        <w:spacing w:after="0" w:line="240" w:lineRule="auto"/>
        <w:ind w:left="0" w:firstLine="0"/>
        <w:jc w:val="center"/>
      </w:pPr>
      <w:r w:rsidRPr="00C66515">
        <w:t>ЦЕНА ДОГОВОРА</w:t>
      </w:r>
    </w:p>
    <w:p w:rsidR="00DD5460" w:rsidRPr="00C66515" w:rsidRDefault="00DD5460" w:rsidP="00DD5460">
      <w:pPr>
        <w:spacing w:after="0" w:line="240" w:lineRule="auto"/>
        <w:ind w:firstLine="720"/>
        <w:jc w:val="both"/>
      </w:pPr>
      <w:r w:rsidRPr="00C66515">
        <w:rPr>
          <w:noProof/>
        </w:rPr>
        <w:t>2.1.</w:t>
      </w:r>
      <w:r w:rsidRPr="00C66515">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DD5460" w:rsidRPr="00C66515" w:rsidRDefault="00DD5460" w:rsidP="00DD5460">
      <w:pPr>
        <w:spacing w:after="0" w:line="240" w:lineRule="auto"/>
        <w:ind w:firstLine="720"/>
        <w:jc w:val="both"/>
      </w:pPr>
      <w:r w:rsidRPr="00C66515">
        <w:t>Стоимость проектных и изыскательских работ является твердой ценой и в соответствии со Сметой (Приложение №___ к настоящему Договору) составляет ______ (________) рублей ____ копеек, в т.ч. НДС 18% - ___________ рублей.</w:t>
      </w:r>
    </w:p>
    <w:p w:rsidR="00DD5460" w:rsidRPr="00C66515" w:rsidRDefault="00DD5460" w:rsidP="00DD5460">
      <w:pPr>
        <w:spacing w:after="0" w:line="240" w:lineRule="auto"/>
        <w:ind w:firstLine="720"/>
        <w:jc w:val="both"/>
      </w:pPr>
      <w:r w:rsidRPr="00C66515">
        <w:t xml:space="preserve">Стоимость Оборудования, строительно-монтажных работ, </w:t>
      </w:r>
      <w:r w:rsidRPr="00C66515">
        <w:rPr>
          <w:lang w:val="x-none" w:eastAsia="x-none"/>
        </w:rPr>
        <w:t>электромонтажных и</w:t>
      </w:r>
      <w:r w:rsidRPr="00C66515">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0E6112" w:rsidRPr="000E6112" w:rsidRDefault="000E6112" w:rsidP="000E6112">
      <w:pPr>
        <w:spacing w:after="0" w:line="240" w:lineRule="auto"/>
        <w:ind w:firstLine="720"/>
        <w:jc w:val="both"/>
        <w:rPr>
          <w:rFonts w:eastAsia="Times New Roman"/>
          <w:i/>
        </w:rPr>
      </w:pPr>
      <w:r w:rsidRPr="000E6112">
        <w:rPr>
          <w:rFonts w:eastAsia="Times New Roman"/>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 w:rsidR="00DD5460" w:rsidRPr="00C66515" w:rsidRDefault="00DD5460" w:rsidP="00DD5460">
      <w:pPr>
        <w:spacing w:after="0" w:line="240" w:lineRule="auto"/>
        <w:ind w:firstLine="720"/>
        <w:jc w:val="both"/>
      </w:pPr>
      <w:bookmarkStart w:id="0" w:name="_GoBack"/>
      <w:bookmarkEnd w:id="0"/>
      <w:r w:rsidRPr="00C66515">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DD5460" w:rsidRPr="00C66515" w:rsidRDefault="00DD5460" w:rsidP="00DD5460">
      <w:pPr>
        <w:spacing w:after="0" w:line="240" w:lineRule="auto"/>
        <w:ind w:firstLine="720"/>
        <w:jc w:val="both"/>
      </w:pPr>
      <w:r w:rsidRPr="00C66515">
        <w:rPr>
          <w:noProof/>
        </w:rPr>
        <w:t>2.2.</w:t>
      </w:r>
      <w:r w:rsidRPr="00C66515">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DD5460" w:rsidRPr="00C66515" w:rsidRDefault="00DD5460" w:rsidP="00DD5460">
      <w:pPr>
        <w:spacing w:after="0" w:line="240" w:lineRule="auto"/>
        <w:ind w:firstLine="720"/>
        <w:jc w:val="both"/>
      </w:pPr>
      <w:r w:rsidRPr="00C66515">
        <w:rPr>
          <w:noProof/>
        </w:rPr>
        <w:t>2.3.</w:t>
      </w:r>
      <w:r w:rsidRPr="00C66515">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C66515">
        <w:rPr>
          <w:noProof/>
        </w:rPr>
        <w:t xml:space="preserve"> КС-3)</w:t>
      </w:r>
      <w:r w:rsidRPr="00C66515">
        <w:t xml:space="preserve">. </w:t>
      </w:r>
    </w:p>
    <w:p w:rsidR="00DD5460" w:rsidRPr="00C66515" w:rsidRDefault="00DD5460" w:rsidP="00DD5460">
      <w:pPr>
        <w:spacing w:after="0" w:line="240" w:lineRule="auto"/>
        <w:ind w:firstLine="720"/>
        <w:jc w:val="both"/>
      </w:pPr>
      <w:r w:rsidRPr="00C66515">
        <w:t>2.4. Положения п.п. 2.2-2.3 настоящего Договора не распространяются на отношения Сторон по выполнению проектных и изыскательских работ.</w:t>
      </w:r>
    </w:p>
    <w:p w:rsidR="00DD5460" w:rsidRPr="00C66515" w:rsidRDefault="00DD5460" w:rsidP="00DD5460">
      <w:pPr>
        <w:spacing w:after="0" w:line="240" w:lineRule="auto"/>
        <w:ind w:firstLine="709"/>
        <w:jc w:val="both"/>
      </w:pPr>
      <w:r w:rsidRPr="00C66515">
        <w:rPr>
          <w:bCs/>
        </w:rPr>
        <w:t>2.5.</w:t>
      </w:r>
      <w:r w:rsidRPr="00C66515">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DD5460" w:rsidRPr="00C66515" w:rsidRDefault="00DD5460" w:rsidP="00DD5460">
      <w:pPr>
        <w:spacing w:after="0" w:line="240" w:lineRule="auto"/>
        <w:ind w:firstLine="709"/>
        <w:jc w:val="both"/>
      </w:pPr>
      <w:r w:rsidRPr="00C66515">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DD5460" w:rsidRPr="00C66515" w:rsidRDefault="00DD5460" w:rsidP="00DD5460">
      <w:pPr>
        <w:spacing w:after="0" w:line="240" w:lineRule="auto"/>
        <w:ind w:firstLine="709"/>
        <w:jc w:val="both"/>
      </w:pPr>
      <w:r w:rsidRPr="00C66515">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DD5460" w:rsidRPr="00C66515" w:rsidRDefault="00DD5460" w:rsidP="00DD5460">
      <w:pPr>
        <w:spacing w:after="0" w:line="240" w:lineRule="auto"/>
        <w:ind w:firstLine="709"/>
        <w:jc w:val="both"/>
      </w:pPr>
      <w:r w:rsidRPr="00C66515">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DD5460" w:rsidRPr="00C66515" w:rsidRDefault="00DD5460" w:rsidP="00DD5460">
      <w:pPr>
        <w:spacing w:after="0" w:line="240" w:lineRule="auto"/>
        <w:ind w:firstLine="709"/>
        <w:jc w:val="both"/>
      </w:pPr>
      <w:r w:rsidRPr="00C66515">
        <w:t>2.9. Заказчик вправе не оплачивать принятые Работы по настоящему Договору в случаях:</w:t>
      </w:r>
    </w:p>
    <w:p w:rsidR="00DD5460" w:rsidRPr="00C66515" w:rsidRDefault="00DD5460" w:rsidP="00DD5460">
      <w:pPr>
        <w:spacing w:after="0" w:line="240" w:lineRule="auto"/>
        <w:jc w:val="both"/>
      </w:pPr>
      <w:r w:rsidRPr="00C66515">
        <w:lastRenderedPageBreak/>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DD5460" w:rsidRPr="00C66515" w:rsidRDefault="00DD5460" w:rsidP="00DD5460">
      <w:pPr>
        <w:spacing w:after="0" w:line="240" w:lineRule="auto"/>
        <w:jc w:val="both"/>
      </w:pPr>
      <w:r w:rsidRPr="00C66515">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DD5460" w:rsidRPr="00C66515" w:rsidRDefault="00DD5460" w:rsidP="00DD5460">
      <w:pPr>
        <w:spacing w:after="0" w:line="240" w:lineRule="auto"/>
        <w:jc w:val="both"/>
      </w:pPr>
      <w:r w:rsidRPr="00C66515">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DD5460" w:rsidRPr="00C66515" w:rsidRDefault="00DD5460" w:rsidP="00DD5460">
      <w:pPr>
        <w:spacing w:after="0" w:line="240" w:lineRule="auto"/>
        <w:ind w:left="80" w:firstLine="629"/>
        <w:jc w:val="both"/>
      </w:pPr>
      <w:r w:rsidRPr="00C66515">
        <w:t>2.10. Если принятые Работы, указанные в п. 2.9 настоящего Договора, оплачены Заказчиком, Заказчик вправе по своему усмотрению:</w:t>
      </w:r>
    </w:p>
    <w:p w:rsidR="00DD5460" w:rsidRPr="00C66515" w:rsidRDefault="00DD5460" w:rsidP="00DD5460">
      <w:pPr>
        <w:spacing w:after="0" w:line="240" w:lineRule="auto"/>
        <w:jc w:val="both"/>
      </w:pPr>
      <w:r w:rsidRPr="00C66515">
        <w:t>а) удержать стоимость соответствующих Работ из текущих платежей по настоящему Договору, направив Подрядчику письменное уведомление;</w:t>
      </w:r>
    </w:p>
    <w:p w:rsidR="00DD5460" w:rsidRPr="00C66515" w:rsidRDefault="00DD5460" w:rsidP="00DD5460">
      <w:pPr>
        <w:spacing w:after="0" w:line="240" w:lineRule="auto"/>
        <w:jc w:val="both"/>
      </w:pPr>
      <w:r w:rsidRPr="00C66515">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DD5460" w:rsidRPr="00C66515" w:rsidRDefault="00DD5460" w:rsidP="00DD5460">
      <w:pPr>
        <w:spacing w:after="0" w:line="240" w:lineRule="auto"/>
        <w:ind w:firstLine="708"/>
        <w:jc w:val="both"/>
      </w:pPr>
      <w:r w:rsidRPr="00C66515">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DD5460" w:rsidRPr="00C66515" w:rsidRDefault="00DD5460" w:rsidP="00DD5460">
      <w:pPr>
        <w:spacing w:after="0" w:line="240" w:lineRule="auto"/>
        <w:ind w:firstLine="708"/>
        <w:jc w:val="both"/>
      </w:pPr>
      <w:r w:rsidRPr="00C66515">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D5460" w:rsidRPr="00C66515" w:rsidRDefault="00DD5460" w:rsidP="00DD5460">
      <w:pPr>
        <w:spacing w:after="0" w:line="240" w:lineRule="auto"/>
        <w:jc w:val="both"/>
      </w:pPr>
    </w:p>
    <w:p w:rsidR="00DD5460" w:rsidRPr="00C66515" w:rsidRDefault="00DD5460" w:rsidP="00DD5460">
      <w:pPr>
        <w:spacing w:after="0" w:line="240" w:lineRule="auto"/>
        <w:jc w:val="center"/>
        <w:rPr>
          <w:bCs/>
        </w:rPr>
      </w:pPr>
      <w:r w:rsidRPr="00C66515">
        <w:rPr>
          <w:bCs/>
        </w:rPr>
        <w:t>3. ПОРЯДОК И СРОКИ ВЫПОЛНЕНИЯ ПРОЕКТНЫХ И</w:t>
      </w:r>
      <w:r w:rsidRPr="00C66515">
        <w:rPr>
          <w:bCs/>
        </w:rPr>
        <w:br/>
        <w:t>ИЗЫСКАТЕЛЬСКИХ РАБОТ.</w:t>
      </w:r>
    </w:p>
    <w:p w:rsidR="00DD5460" w:rsidRPr="00C66515" w:rsidRDefault="00DD5460" w:rsidP="00DD5460">
      <w:pPr>
        <w:spacing w:after="0" w:line="240" w:lineRule="auto"/>
        <w:jc w:val="center"/>
        <w:rPr>
          <w:bCs/>
        </w:rPr>
      </w:pPr>
      <w:r w:rsidRPr="00C66515">
        <w:rPr>
          <w:bCs/>
        </w:rPr>
        <w:t>СРОКИ И ПОРЯДОК ОПЛАТЫ ПРОЕКТНЫХ И ИЗЫСКАТЕЛЬСКИХ РАБОТ</w:t>
      </w:r>
    </w:p>
    <w:p w:rsidR="00DD5460" w:rsidRPr="00C66515" w:rsidRDefault="00DD5460" w:rsidP="00DD5460">
      <w:pPr>
        <w:spacing w:after="0" w:line="240" w:lineRule="auto"/>
        <w:ind w:firstLine="709"/>
        <w:jc w:val="both"/>
      </w:pPr>
      <w:r w:rsidRPr="00C66515">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C66515">
        <w:softHyphen/>
      </w:r>
      <w:r w:rsidRPr="00C66515">
        <w:softHyphen/>
      </w:r>
      <w:r w:rsidRPr="00C66515">
        <w:softHyphen/>
        <w:t>2 к настоящему Договору).</w:t>
      </w:r>
    </w:p>
    <w:p w:rsidR="00DD5460" w:rsidRPr="00C66515" w:rsidRDefault="00DD5460" w:rsidP="00DD5460">
      <w:pPr>
        <w:spacing w:after="0" w:line="240" w:lineRule="auto"/>
        <w:ind w:firstLine="709"/>
        <w:jc w:val="both"/>
      </w:pPr>
      <w:r w:rsidRPr="00C66515">
        <w:t>Сроки выполнения проектных и изыскательских работ:</w:t>
      </w:r>
    </w:p>
    <w:p w:rsidR="00DD5460" w:rsidRPr="00C66515" w:rsidRDefault="00DD5460" w:rsidP="00DD5460">
      <w:pPr>
        <w:spacing w:after="0" w:line="240" w:lineRule="auto"/>
        <w:ind w:firstLine="709"/>
        <w:jc w:val="both"/>
      </w:pPr>
      <w:r w:rsidRPr="00C66515">
        <w:t>начало работ – с момента заключения настоящего Договора;</w:t>
      </w:r>
    </w:p>
    <w:p w:rsidR="00DD5460" w:rsidRPr="00C66515" w:rsidRDefault="00DD5460" w:rsidP="00DD5460">
      <w:pPr>
        <w:spacing w:after="0" w:line="240" w:lineRule="auto"/>
        <w:ind w:firstLine="709"/>
        <w:jc w:val="both"/>
      </w:pPr>
      <w:r w:rsidRPr="00C66515">
        <w:t xml:space="preserve">окончание работ – в течение 30 (тридцати) дней с момента начала работ; </w:t>
      </w:r>
    </w:p>
    <w:p w:rsidR="00DD5460" w:rsidRPr="00C66515" w:rsidRDefault="00DD5460" w:rsidP="00DD5460">
      <w:pPr>
        <w:spacing w:after="0" w:line="240" w:lineRule="auto"/>
        <w:ind w:firstLine="709"/>
        <w:jc w:val="both"/>
      </w:pPr>
      <w:r w:rsidRPr="00C66515">
        <w:t>дата окончания работ 30 июня 2016 года .</w:t>
      </w:r>
    </w:p>
    <w:p w:rsidR="00DD5460" w:rsidRPr="00C66515" w:rsidRDefault="00DD5460" w:rsidP="00DD5460">
      <w:pPr>
        <w:spacing w:after="0" w:line="240" w:lineRule="auto"/>
        <w:ind w:firstLine="709"/>
        <w:jc w:val="both"/>
      </w:pPr>
      <w:r w:rsidRPr="00C66515">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DD5460" w:rsidRPr="00C66515" w:rsidRDefault="00DD5460" w:rsidP="00DD5460">
      <w:pPr>
        <w:spacing w:after="0" w:line="240" w:lineRule="auto"/>
        <w:ind w:firstLine="709"/>
        <w:jc w:val="both"/>
      </w:pPr>
      <w:r w:rsidRPr="00C66515">
        <w:t>3.3. Заказчик в течение 10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DD5460" w:rsidRPr="00C66515" w:rsidRDefault="00DD5460" w:rsidP="00DD5460">
      <w:pPr>
        <w:spacing w:after="0" w:line="240" w:lineRule="auto"/>
        <w:ind w:firstLine="709"/>
        <w:jc w:val="both"/>
      </w:pPr>
      <w:r w:rsidRPr="00C66515">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DD5460" w:rsidRPr="00C66515" w:rsidRDefault="00DD5460" w:rsidP="00DD5460">
      <w:pPr>
        <w:autoSpaceDE w:val="0"/>
        <w:autoSpaceDN w:val="0"/>
        <w:adjustRightInd w:val="0"/>
        <w:spacing w:after="0" w:line="240" w:lineRule="auto"/>
        <w:ind w:firstLine="709"/>
        <w:jc w:val="both"/>
      </w:pPr>
      <w:r w:rsidRPr="00C66515">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DD5460" w:rsidRPr="00C66515" w:rsidRDefault="00DD5460" w:rsidP="00DD5460">
      <w:pPr>
        <w:autoSpaceDE w:val="0"/>
        <w:autoSpaceDN w:val="0"/>
        <w:adjustRightInd w:val="0"/>
        <w:spacing w:after="0" w:line="240" w:lineRule="auto"/>
        <w:ind w:firstLine="709"/>
        <w:jc w:val="both"/>
      </w:pPr>
      <w:r w:rsidRPr="00C66515">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w:t>
      </w:r>
    </w:p>
    <w:p w:rsidR="00DD5460" w:rsidRPr="00C66515" w:rsidRDefault="00DD5460" w:rsidP="00DD5460">
      <w:pPr>
        <w:tabs>
          <w:tab w:val="left" w:pos="1134"/>
        </w:tabs>
        <w:spacing w:after="0" w:line="240" w:lineRule="auto"/>
        <w:jc w:val="both"/>
      </w:pPr>
      <w:r w:rsidRPr="00C66515">
        <w:t xml:space="preserve">              Обязательство Заказчика по оплате выполненных проектных и изыскательских работ будет считаться исполненным </w:t>
      </w:r>
      <w:r w:rsidRPr="00C66515">
        <w:rPr>
          <w:lang w:val="en-US"/>
        </w:rPr>
        <w:t>c</w:t>
      </w:r>
      <w:r w:rsidRPr="00C66515">
        <w:t xml:space="preserve"> даты списания суммы платежа с корреспондентского счета банка,  обслуживающего Заказчика.</w:t>
      </w:r>
    </w:p>
    <w:p w:rsidR="00DD5460" w:rsidRPr="00C66515" w:rsidRDefault="00DD5460" w:rsidP="00DD5460">
      <w:pPr>
        <w:tabs>
          <w:tab w:val="left" w:pos="1134"/>
        </w:tabs>
        <w:spacing w:after="0" w:line="240" w:lineRule="auto"/>
        <w:jc w:val="both"/>
      </w:pPr>
      <w:r w:rsidRPr="00C66515">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D5460" w:rsidRPr="00C66515" w:rsidRDefault="00DD5460" w:rsidP="00DD5460">
      <w:pPr>
        <w:spacing w:after="0" w:line="240" w:lineRule="auto"/>
        <w:ind w:firstLine="709"/>
        <w:jc w:val="both"/>
      </w:pPr>
      <w:r w:rsidRPr="00C66515">
        <w:t xml:space="preserve">3.7. В течение 14 дней с момента подписания обеими Сторонами Актов сдачи-приемки выполненных проектных и/или изыскательских работ  в полном объеме Стороны оформляют </w:t>
      </w:r>
      <w:r w:rsidRPr="00C66515">
        <w:lastRenderedPageBreak/>
        <w:t>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DD5460" w:rsidRPr="00C66515" w:rsidRDefault="00DD5460" w:rsidP="00DD5460">
      <w:pPr>
        <w:spacing w:after="0" w:line="240" w:lineRule="auto"/>
        <w:ind w:firstLine="709"/>
        <w:jc w:val="both"/>
      </w:pPr>
      <w:r w:rsidRPr="00C66515">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DD5460" w:rsidRPr="00C66515" w:rsidRDefault="00DD5460" w:rsidP="00DD5460">
      <w:pPr>
        <w:spacing w:after="0" w:line="240" w:lineRule="auto"/>
        <w:ind w:firstLine="709"/>
        <w:jc w:val="both"/>
      </w:pPr>
      <w:r w:rsidRPr="00C66515">
        <w:t>Досрочная поставка Оборудования допускается только по соглашению Сторон.</w:t>
      </w:r>
    </w:p>
    <w:p w:rsidR="00DD5460" w:rsidRPr="00C66515" w:rsidRDefault="00DD5460" w:rsidP="00DD5460">
      <w:pPr>
        <w:spacing w:after="0" w:line="240" w:lineRule="auto"/>
        <w:ind w:firstLine="709"/>
        <w:jc w:val="both"/>
      </w:pPr>
      <w:r w:rsidRPr="00C66515">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DD5460" w:rsidRPr="00C66515" w:rsidRDefault="00DD5460" w:rsidP="00DD5460">
      <w:pPr>
        <w:spacing w:after="0" w:line="240" w:lineRule="auto"/>
        <w:ind w:firstLine="709"/>
        <w:jc w:val="both"/>
      </w:pPr>
      <w:r w:rsidRPr="00C66515">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DD5460" w:rsidRPr="00C66515" w:rsidRDefault="00DD5460" w:rsidP="00DD5460">
      <w:pPr>
        <w:spacing w:after="0" w:line="240" w:lineRule="auto"/>
        <w:ind w:firstLine="709"/>
        <w:jc w:val="both"/>
      </w:pPr>
      <w:r w:rsidRPr="00C66515">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DD5460" w:rsidRPr="00C66515" w:rsidRDefault="00DD5460" w:rsidP="00DD5460">
      <w:pPr>
        <w:pStyle w:val="a7"/>
        <w:spacing w:before="80" w:after="0" w:line="240" w:lineRule="auto"/>
        <w:ind w:left="0"/>
        <w:jc w:val="both"/>
        <w:rPr>
          <w:rFonts w:ascii="Times New Roman" w:hAnsi="Times New Roman"/>
        </w:rPr>
      </w:pPr>
      <w:r w:rsidRPr="00C66515">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DD5460" w:rsidRPr="00C66515" w:rsidRDefault="00DD5460" w:rsidP="00DD5460">
      <w:pPr>
        <w:pStyle w:val="a7"/>
        <w:spacing w:after="0" w:line="240" w:lineRule="auto"/>
        <w:ind w:left="0"/>
        <w:jc w:val="both"/>
        <w:rPr>
          <w:rFonts w:ascii="Times New Roman" w:hAnsi="Times New Roman"/>
        </w:rPr>
      </w:pPr>
      <w:r w:rsidRPr="00C66515">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DD5460" w:rsidRPr="00C66515" w:rsidRDefault="00DD5460" w:rsidP="00DD5460">
      <w:pPr>
        <w:spacing w:after="0" w:line="240" w:lineRule="auto"/>
        <w:ind w:firstLine="709"/>
        <w:jc w:val="both"/>
      </w:pPr>
    </w:p>
    <w:p w:rsidR="00DD5460" w:rsidRPr="00C66515" w:rsidRDefault="00DD5460" w:rsidP="00DD5460">
      <w:pPr>
        <w:spacing w:after="0" w:line="240" w:lineRule="auto"/>
        <w:ind w:firstLine="709"/>
        <w:jc w:val="both"/>
      </w:pPr>
    </w:p>
    <w:p w:rsidR="00DD5460" w:rsidRPr="00C66515" w:rsidRDefault="00DD5460" w:rsidP="00DD5460">
      <w:pPr>
        <w:spacing w:after="0" w:line="240" w:lineRule="auto"/>
        <w:jc w:val="center"/>
        <w:rPr>
          <w:bCs/>
        </w:rPr>
      </w:pPr>
      <w:r w:rsidRPr="00C66515">
        <w:rPr>
          <w:bCs/>
        </w:rPr>
        <w:t>4. ПОСТАВКА ОБОРУДОВАНИЯ.</w:t>
      </w:r>
    </w:p>
    <w:p w:rsidR="00DD5460" w:rsidRPr="00C66515" w:rsidRDefault="00DD5460" w:rsidP="00DD5460">
      <w:pPr>
        <w:spacing w:after="0" w:line="240" w:lineRule="auto"/>
        <w:jc w:val="center"/>
        <w:rPr>
          <w:bCs/>
        </w:rPr>
      </w:pPr>
      <w:r w:rsidRPr="00C66515">
        <w:rPr>
          <w:bCs/>
        </w:rPr>
        <w:t xml:space="preserve"> СРОКИ И ПОРЯДОК ОПЛАТЫ ПОСТАВКИ ОБОРУДОВАНИЯ.</w:t>
      </w:r>
    </w:p>
    <w:p w:rsidR="00DD5460" w:rsidRPr="00C66515" w:rsidRDefault="00DD5460" w:rsidP="00DD5460">
      <w:pPr>
        <w:spacing w:after="0" w:line="240" w:lineRule="auto"/>
        <w:ind w:firstLine="709"/>
        <w:jc w:val="both"/>
      </w:pPr>
      <w:r w:rsidRPr="00C66515">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DD5460" w:rsidRPr="00C66515" w:rsidRDefault="00DD5460" w:rsidP="00DD5460">
      <w:pPr>
        <w:spacing w:after="0" w:line="240" w:lineRule="auto"/>
        <w:ind w:firstLine="720"/>
        <w:jc w:val="both"/>
      </w:pPr>
      <w:r w:rsidRPr="00C66515">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DD5460" w:rsidRPr="00C66515" w:rsidRDefault="00DD5460" w:rsidP="00DD5460">
      <w:pPr>
        <w:spacing w:after="0" w:line="240" w:lineRule="auto"/>
        <w:ind w:firstLine="709"/>
        <w:jc w:val="both"/>
      </w:pPr>
      <w:r w:rsidRPr="00C66515">
        <w:t>Подрядчик обязуется осуществить доставку, приемку, разгрузку, складирование, хранение и шеф-монтаж Оборудования.</w:t>
      </w:r>
    </w:p>
    <w:p w:rsidR="00DD5460" w:rsidRPr="00C66515" w:rsidRDefault="00DD5460" w:rsidP="00DD5460">
      <w:pPr>
        <w:spacing w:after="0" w:line="240" w:lineRule="auto"/>
        <w:ind w:firstLine="709"/>
        <w:jc w:val="both"/>
      </w:pPr>
      <w:r w:rsidRPr="00C66515">
        <w:t>4.2. Подрядчик обязуется предоставить Заказчику одновременно с передачей оборудования следующие документы:</w:t>
      </w:r>
    </w:p>
    <w:p w:rsidR="00DD5460" w:rsidRPr="00C66515" w:rsidRDefault="00DD5460" w:rsidP="00DD5460">
      <w:pPr>
        <w:spacing w:after="0" w:line="240" w:lineRule="auto"/>
        <w:jc w:val="both"/>
      </w:pPr>
      <w:r w:rsidRPr="00C66515">
        <w:t>-  документы, обосновывающие размер стоимости Оборудования, в том числе, договоры накладные, счета-фактуры, платежные документы;</w:t>
      </w:r>
    </w:p>
    <w:p w:rsidR="00DD5460" w:rsidRPr="00C66515" w:rsidRDefault="00DD5460" w:rsidP="00DD5460">
      <w:pPr>
        <w:spacing w:after="0" w:line="240" w:lineRule="auto"/>
        <w:jc w:val="both"/>
      </w:pPr>
      <w:r w:rsidRPr="00C66515">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DD5460" w:rsidRPr="00C66515" w:rsidRDefault="00DD5460" w:rsidP="00DD5460">
      <w:pPr>
        <w:spacing w:after="0" w:line="240" w:lineRule="auto"/>
        <w:ind w:firstLine="709"/>
        <w:jc w:val="both"/>
        <w:rPr>
          <w:noProof/>
        </w:rPr>
      </w:pPr>
      <w:r w:rsidRPr="00C66515">
        <w:t xml:space="preserve">4.3. </w:t>
      </w:r>
      <w:r w:rsidRPr="00C66515">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DD5460" w:rsidRPr="00C66515" w:rsidRDefault="00DD5460" w:rsidP="00DD5460">
      <w:pPr>
        <w:spacing w:after="0" w:line="240" w:lineRule="auto"/>
        <w:ind w:firstLine="709"/>
        <w:jc w:val="both"/>
        <w:rPr>
          <w:noProof/>
        </w:rPr>
      </w:pPr>
      <w:r w:rsidRPr="00C66515">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DD5460" w:rsidRPr="00C66515" w:rsidRDefault="00DD5460" w:rsidP="00DD5460">
      <w:pPr>
        <w:spacing w:after="0" w:line="240" w:lineRule="auto"/>
        <w:ind w:firstLine="709"/>
        <w:jc w:val="both"/>
        <w:rPr>
          <w:noProof/>
        </w:rPr>
      </w:pPr>
      <w:r w:rsidRPr="00C66515">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DD5460" w:rsidRPr="00C66515" w:rsidRDefault="00DD5460" w:rsidP="00DD5460">
      <w:pPr>
        <w:spacing w:after="0" w:line="240" w:lineRule="auto"/>
        <w:ind w:firstLine="709"/>
        <w:jc w:val="both"/>
        <w:rPr>
          <w:noProof/>
        </w:rPr>
      </w:pPr>
      <w:r w:rsidRPr="00C66515">
        <w:rPr>
          <w:noProof/>
        </w:rPr>
        <w:t xml:space="preserve">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w:t>
      </w:r>
      <w:r w:rsidRPr="00C66515">
        <w:rPr>
          <w:noProof/>
        </w:rPr>
        <w:lastRenderedPageBreak/>
        <w:t>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DD5460" w:rsidRPr="00C66515" w:rsidRDefault="00DD5460" w:rsidP="00DD5460">
      <w:pPr>
        <w:spacing w:after="0" w:line="240" w:lineRule="auto"/>
        <w:ind w:firstLine="709"/>
        <w:jc w:val="both"/>
        <w:rPr>
          <w:noProof/>
        </w:rPr>
      </w:pPr>
      <w:r w:rsidRPr="00C66515">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DD5460" w:rsidRPr="00C66515" w:rsidRDefault="00DD5460" w:rsidP="00DD5460">
      <w:pPr>
        <w:spacing w:after="0" w:line="240" w:lineRule="auto"/>
        <w:ind w:firstLine="709"/>
        <w:jc w:val="both"/>
        <w:rPr>
          <w:noProof/>
        </w:rPr>
      </w:pPr>
      <w:r w:rsidRPr="00C66515">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DD5460" w:rsidRPr="00C66515" w:rsidRDefault="00DD5460" w:rsidP="00DD5460">
      <w:pPr>
        <w:spacing w:after="0" w:line="240" w:lineRule="auto"/>
        <w:ind w:firstLine="709"/>
        <w:jc w:val="both"/>
        <w:rPr>
          <w:noProof/>
        </w:rPr>
      </w:pPr>
      <w:r w:rsidRPr="00C66515">
        <w:rPr>
          <w:noProof/>
        </w:rPr>
        <w:t>В случае обнаружения поставки контрафактного Оборудования,</w:t>
      </w:r>
      <w:r w:rsidRPr="00C66515">
        <w:t xml:space="preserve"> в том числе Оборудования с поддельными сертификатами качества, техническими паспортами, свидетельствами</w:t>
      </w:r>
      <w:r w:rsidRPr="00C66515">
        <w:rPr>
          <w:noProof/>
        </w:rPr>
        <w:t xml:space="preserve">, которое не могло быть установлено при обычном способе приемки, Заказчик обязан известить об этом Подрядчика в течение </w:t>
      </w:r>
      <w:r w:rsidRPr="00C66515">
        <w:t>5</w:t>
      </w:r>
      <w:r w:rsidRPr="00C66515">
        <w:rPr>
          <w:noProof/>
        </w:rPr>
        <w:t>_  рабочих дней с даты обнаружения.</w:t>
      </w:r>
    </w:p>
    <w:p w:rsidR="00DD5460" w:rsidRPr="00C66515" w:rsidRDefault="00DD5460" w:rsidP="00DD5460">
      <w:pPr>
        <w:spacing w:after="0" w:line="240" w:lineRule="auto"/>
        <w:ind w:firstLine="709"/>
        <w:jc w:val="both"/>
        <w:rPr>
          <w:noProof/>
        </w:rPr>
      </w:pPr>
      <w:r w:rsidRPr="00C66515">
        <w:rPr>
          <w:noProof/>
        </w:rPr>
        <w:t xml:space="preserve">4.9. В случае поставки контрафактного Оборудования, </w:t>
      </w:r>
      <w:r w:rsidRPr="00C66515">
        <w:t xml:space="preserve">в том числе Оборудования с поддельными сертификатами качества, техническими паспортами, свидетельствами </w:t>
      </w:r>
      <w:r w:rsidRPr="00C66515">
        <w:rPr>
          <w:noProof/>
        </w:rPr>
        <w:t xml:space="preserve">Заказчик по своему усмотрению вправе: </w:t>
      </w:r>
    </w:p>
    <w:p w:rsidR="00DD5460" w:rsidRPr="00C66515" w:rsidRDefault="00DD5460" w:rsidP="00DD5460">
      <w:pPr>
        <w:spacing w:after="0" w:line="240" w:lineRule="auto"/>
        <w:ind w:firstLine="709"/>
        <w:jc w:val="both"/>
        <w:rPr>
          <w:noProof/>
        </w:rPr>
      </w:pPr>
      <w:r w:rsidRPr="00C66515">
        <w:rPr>
          <w:noProof/>
        </w:rPr>
        <w:t xml:space="preserve">- потребовать у Подрядчика замены соответствующего Оборудования в течение </w:t>
      </w:r>
      <w:r w:rsidRPr="00C66515">
        <w:t>30</w:t>
      </w:r>
      <w:r w:rsidRPr="00C66515">
        <w:rPr>
          <w:noProof/>
        </w:rPr>
        <w:t xml:space="preserve"> календарных дней с даты извещения Подрядчика об обнаружении поставленного контрафактного Оборудования;</w:t>
      </w:r>
    </w:p>
    <w:p w:rsidR="00DD5460" w:rsidRPr="00C66515" w:rsidRDefault="00DD5460" w:rsidP="00DD5460">
      <w:pPr>
        <w:spacing w:after="0" w:line="240" w:lineRule="auto"/>
        <w:ind w:firstLine="709"/>
        <w:jc w:val="both"/>
        <w:rPr>
          <w:noProof/>
        </w:rPr>
      </w:pPr>
      <w:r w:rsidRPr="00C66515">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DD5460" w:rsidRPr="00C66515" w:rsidRDefault="00DD5460" w:rsidP="00DD5460">
      <w:pPr>
        <w:spacing w:after="0" w:line="240" w:lineRule="auto"/>
        <w:ind w:firstLine="709"/>
        <w:jc w:val="both"/>
        <w:rPr>
          <w:noProof/>
        </w:rPr>
      </w:pPr>
      <w:r w:rsidRPr="00C66515">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DD5460" w:rsidRPr="00C66515" w:rsidRDefault="00DD5460" w:rsidP="00DD5460">
      <w:pPr>
        <w:spacing w:after="0" w:line="240" w:lineRule="auto"/>
        <w:ind w:firstLine="709"/>
        <w:jc w:val="both"/>
        <w:rPr>
          <w:noProof/>
        </w:rPr>
      </w:pPr>
      <w:r w:rsidRPr="00C66515">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C66515">
        <w:t xml:space="preserve"> </w:t>
      </w:r>
      <w:r w:rsidRPr="00C66515">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DD5460" w:rsidRPr="00C66515" w:rsidRDefault="00DD5460" w:rsidP="00DD5460">
      <w:pPr>
        <w:spacing w:after="0" w:line="240" w:lineRule="auto"/>
        <w:ind w:firstLine="709"/>
        <w:jc w:val="both"/>
        <w:rPr>
          <w:noProof/>
        </w:rPr>
      </w:pPr>
      <w:r w:rsidRPr="00C66515">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C66515">
        <w:t>приемки законченного строительством объекта приемочной комиссией (</w:t>
      </w:r>
      <w:r w:rsidRPr="00C66515">
        <w:rPr>
          <w:noProof/>
        </w:rPr>
        <w:t>по форме КС-14).</w:t>
      </w:r>
    </w:p>
    <w:p w:rsidR="00DD5460" w:rsidRPr="00C66515" w:rsidRDefault="00DD5460" w:rsidP="00DD5460">
      <w:pPr>
        <w:spacing w:after="0" w:line="240" w:lineRule="auto"/>
        <w:ind w:firstLine="709"/>
        <w:jc w:val="both"/>
        <w:rPr>
          <w:noProof/>
        </w:rPr>
      </w:pPr>
      <w:r w:rsidRPr="00C66515">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DD5460" w:rsidRPr="00C66515" w:rsidRDefault="00DD5460" w:rsidP="00DD5460">
      <w:pPr>
        <w:spacing w:after="0" w:line="240" w:lineRule="auto"/>
        <w:ind w:firstLine="709"/>
        <w:jc w:val="both"/>
        <w:rPr>
          <w:noProof/>
        </w:rPr>
      </w:pPr>
      <w:r w:rsidRPr="00C66515">
        <w:rPr>
          <w:noProof/>
        </w:rPr>
        <w:t>4.14. Подрядчик несет ответственность перед Заказчиком и третьими лицами за любой вред, причиненный Оборудованием.</w:t>
      </w:r>
    </w:p>
    <w:p w:rsidR="00DD5460" w:rsidRPr="00C66515" w:rsidRDefault="00DD5460" w:rsidP="00DD5460">
      <w:pPr>
        <w:spacing w:after="0" w:line="240" w:lineRule="auto"/>
        <w:ind w:firstLine="709"/>
        <w:jc w:val="both"/>
        <w:rPr>
          <w:noProof/>
        </w:rPr>
      </w:pPr>
      <w:r w:rsidRPr="00C66515">
        <w:rPr>
          <w:noProof/>
        </w:rPr>
        <w:t>4.15. Заказчик производит оплату поставленного Оборудования в течение 30 дней, считая от более поздней из дат:</w:t>
      </w:r>
    </w:p>
    <w:p w:rsidR="00DD5460" w:rsidRPr="00C66515" w:rsidRDefault="00DD5460" w:rsidP="00DD5460">
      <w:pPr>
        <w:pStyle w:val="a5"/>
        <w:widowControl w:val="0"/>
        <w:numPr>
          <w:ilvl w:val="0"/>
          <w:numId w:val="2"/>
        </w:numPr>
        <w:spacing w:after="0" w:line="240" w:lineRule="auto"/>
        <w:jc w:val="both"/>
        <w:rPr>
          <w:sz w:val="22"/>
          <w:szCs w:val="22"/>
        </w:rPr>
      </w:pPr>
      <w:r w:rsidRPr="00C66515">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DD5460" w:rsidRPr="00C66515" w:rsidRDefault="00DD5460" w:rsidP="00DD5460">
      <w:pPr>
        <w:pStyle w:val="a5"/>
        <w:widowControl w:val="0"/>
        <w:numPr>
          <w:ilvl w:val="0"/>
          <w:numId w:val="2"/>
        </w:numPr>
        <w:spacing w:after="0" w:line="240" w:lineRule="auto"/>
        <w:jc w:val="both"/>
        <w:rPr>
          <w:sz w:val="22"/>
          <w:szCs w:val="22"/>
        </w:rPr>
      </w:pPr>
      <w:r w:rsidRPr="00C66515">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DD5460" w:rsidRPr="00C66515" w:rsidRDefault="00DD5460" w:rsidP="00DD5460">
      <w:pPr>
        <w:pStyle w:val="a5"/>
        <w:widowControl w:val="0"/>
        <w:numPr>
          <w:ilvl w:val="0"/>
          <w:numId w:val="2"/>
        </w:numPr>
        <w:spacing w:after="0" w:line="240" w:lineRule="auto"/>
        <w:jc w:val="both"/>
        <w:rPr>
          <w:sz w:val="22"/>
          <w:szCs w:val="22"/>
        </w:rPr>
      </w:pPr>
      <w:r w:rsidRPr="00C66515">
        <w:rPr>
          <w:sz w:val="22"/>
          <w:szCs w:val="22"/>
        </w:rPr>
        <w:t>выставления Подрядчиком счетов-фактур и их получения Заказчиком.</w:t>
      </w:r>
    </w:p>
    <w:p w:rsidR="00DD5460" w:rsidRPr="00C66515" w:rsidRDefault="00DD5460" w:rsidP="00DD5460">
      <w:pPr>
        <w:tabs>
          <w:tab w:val="left" w:pos="1134"/>
        </w:tabs>
        <w:spacing w:after="0" w:line="240" w:lineRule="auto"/>
        <w:ind w:left="567"/>
        <w:jc w:val="both"/>
      </w:pPr>
      <w:r w:rsidRPr="00C66515">
        <w:rPr>
          <w:noProof/>
        </w:rPr>
        <w:t xml:space="preserve">4.16. </w:t>
      </w:r>
      <w:r w:rsidRPr="00C66515">
        <w:t>Заказчик вправе досрочно производить оплату выполненных Работ.</w:t>
      </w:r>
    </w:p>
    <w:p w:rsidR="00DD5460" w:rsidRPr="00C66515" w:rsidRDefault="00DD5460" w:rsidP="00DD5460">
      <w:pPr>
        <w:tabs>
          <w:tab w:val="left" w:pos="1134"/>
        </w:tabs>
        <w:spacing w:after="0" w:line="240" w:lineRule="auto"/>
        <w:jc w:val="both"/>
      </w:pPr>
      <w:r w:rsidRPr="00C66515">
        <w:t xml:space="preserve">           4.17.  Обязательство Заказчика по оплате Оборудования будет считаться исполненным </w:t>
      </w:r>
      <w:r w:rsidRPr="00C66515">
        <w:rPr>
          <w:lang w:val="en-US"/>
        </w:rPr>
        <w:t>c</w:t>
      </w:r>
      <w:r w:rsidRPr="00C66515">
        <w:t xml:space="preserve"> даты списания суммы платежа с корреспондентского счета банка,  обслуживающего Заказчика.</w:t>
      </w:r>
    </w:p>
    <w:p w:rsidR="00DD5460" w:rsidRPr="00C66515" w:rsidRDefault="00DD5460" w:rsidP="00DD5460">
      <w:pPr>
        <w:tabs>
          <w:tab w:val="left" w:pos="1134"/>
        </w:tabs>
        <w:spacing w:after="0" w:line="240" w:lineRule="auto"/>
        <w:ind w:left="1228"/>
        <w:jc w:val="both"/>
      </w:pPr>
      <w:r w:rsidRPr="00C66515">
        <w:t xml:space="preserve"> По соглашению Сторон допускается исполнение обязательств по оплате в иной </w:t>
      </w:r>
    </w:p>
    <w:p w:rsidR="00DD5460" w:rsidRPr="00C66515" w:rsidRDefault="00DD5460" w:rsidP="00DD5460">
      <w:pPr>
        <w:tabs>
          <w:tab w:val="left" w:pos="1134"/>
        </w:tabs>
        <w:spacing w:line="240" w:lineRule="auto"/>
        <w:jc w:val="both"/>
      </w:pPr>
      <w:r w:rsidRPr="00C66515">
        <w:t>форме, не противоречащей действующему законодательству Российской Федерации.</w:t>
      </w:r>
    </w:p>
    <w:p w:rsidR="00DD5460" w:rsidRPr="00C66515" w:rsidRDefault="00DD5460" w:rsidP="00DD5460">
      <w:pPr>
        <w:spacing w:after="0" w:line="240" w:lineRule="auto"/>
        <w:ind w:firstLine="709"/>
        <w:jc w:val="both"/>
        <w:rPr>
          <w:noProof/>
        </w:rPr>
      </w:pPr>
    </w:p>
    <w:p w:rsidR="00DD5460" w:rsidRPr="00C66515" w:rsidRDefault="00DD5460" w:rsidP="00DD5460">
      <w:pPr>
        <w:spacing w:after="0" w:line="240" w:lineRule="auto"/>
        <w:jc w:val="center"/>
        <w:rPr>
          <w:bCs/>
        </w:rPr>
      </w:pPr>
      <w:r w:rsidRPr="00C66515">
        <w:rPr>
          <w:bCs/>
        </w:rPr>
        <w:t>5. ПОРЯДОК И СРОКИ ВЫПОЛНЕНИЯ</w:t>
      </w:r>
    </w:p>
    <w:p w:rsidR="00DD5460" w:rsidRPr="00C66515" w:rsidRDefault="00DD5460" w:rsidP="00DD5460">
      <w:pPr>
        <w:spacing w:after="0" w:line="240" w:lineRule="auto"/>
        <w:jc w:val="center"/>
        <w:rPr>
          <w:bCs/>
        </w:rPr>
      </w:pPr>
      <w:r w:rsidRPr="00C66515">
        <w:rPr>
          <w:bCs/>
        </w:rPr>
        <w:t>СТРОИТЕЛЬНО-МОНТАЖНЫХ РАБОТ</w:t>
      </w:r>
    </w:p>
    <w:p w:rsidR="00DD5460" w:rsidRPr="00C66515" w:rsidRDefault="00DD5460" w:rsidP="00DD5460">
      <w:pPr>
        <w:spacing w:after="0" w:line="240" w:lineRule="auto"/>
        <w:ind w:firstLine="709"/>
        <w:jc w:val="both"/>
      </w:pPr>
      <w:r w:rsidRPr="00C66515">
        <w:t>5.1. Строительно-монтажные работы включают в себя, в том числе, подготовительные работы на стройплощадке и пусконаладочные работы.</w:t>
      </w:r>
    </w:p>
    <w:p w:rsidR="00DD5460" w:rsidRPr="00C66515" w:rsidRDefault="00DD5460" w:rsidP="00DD5460">
      <w:pPr>
        <w:spacing w:after="0" w:line="240" w:lineRule="auto"/>
        <w:ind w:firstLine="709"/>
        <w:jc w:val="both"/>
      </w:pPr>
      <w:r w:rsidRPr="00C66515">
        <w:lastRenderedPageBreak/>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DD5460" w:rsidRPr="00C66515" w:rsidRDefault="00DD5460" w:rsidP="00DD5460">
      <w:pPr>
        <w:spacing w:after="0" w:line="240" w:lineRule="auto"/>
        <w:ind w:firstLine="709"/>
        <w:jc w:val="both"/>
      </w:pPr>
      <w:r w:rsidRPr="00C66515">
        <w:t>5.2. Срок выполнения подготовительных работ на стройплощадке:</w:t>
      </w:r>
    </w:p>
    <w:p w:rsidR="00DD5460" w:rsidRPr="00C66515" w:rsidRDefault="00DD5460" w:rsidP="00DD5460">
      <w:pPr>
        <w:spacing w:after="0" w:line="240" w:lineRule="auto"/>
        <w:ind w:firstLine="709"/>
        <w:jc w:val="both"/>
      </w:pPr>
      <w:r w:rsidRPr="00C66515">
        <w:t>начало работ – с момента подписания настоящего Договора;</w:t>
      </w:r>
    </w:p>
    <w:p w:rsidR="00DD5460" w:rsidRPr="00C66515" w:rsidRDefault="00DD5460" w:rsidP="00DD5460">
      <w:pPr>
        <w:spacing w:after="0" w:line="240" w:lineRule="auto"/>
        <w:ind w:firstLine="709"/>
        <w:jc w:val="both"/>
      </w:pPr>
      <w:r w:rsidRPr="00C66515">
        <w:t>окончание работ – в течение _____ (______) дней с момента начала работ.</w:t>
      </w:r>
    </w:p>
    <w:p w:rsidR="00DD5460" w:rsidRPr="00C66515" w:rsidRDefault="00DD5460" w:rsidP="00DD5460">
      <w:pPr>
        <w:spacing w:after="0" w:line="240" w:lineRule="auto"/>
        <w:ind w:firstLine="709"/>
        <w:jc w:val="both"/>
      </w:pPr>
      <w:r w:rsidRPr="00C66515">
        <w:t>5.3. Заказчик обязуется:</w:t>
      </w:r>
    </w:p>
    <w:p w:rsidR="00DD5460" w:rsidRPr="00C66515" w:rsidRDefault="00DD5460" w:rsidP="00DD5460">
      <w:pPr>
        <w:spacing w:after="0" w:line="240" w:lineRule="auto"/>
        <w:ind w:firstLine="720"/>
        <w:jc w:val="both"/>
      </w:pPr>
      <w:r w:rsidRPr="00C66515">
        <w:rPr>
          <w:noProof/>
        </w:rPr>
        <w:t xml:space="preserve">5.3.1. </w:t>
      </w:r>
      <w:r w:rsidRPr="00C66515">
        <w:t>Передать Подрядчику по акту Строительную площадку до начала производства Работ.</w:t>
      </w:r>
    </w:p>
    <w:p w:rsidR="00DD5460" w:rsidRPr="00C66515" w:rsidRDefault="00DD5460" w:rsidP="00DD5460">
      <w:pPr>
        <w:spacing w:after="0" w:line="240" w:lineRule="auto"/>
        <w:ind w:firstLine="720"/>
        <w:jc w:val="both"/>
      </w:pPr>
      <w:r w:rsidRPr="00C66515">
        <w:rPr>
          <w:noProof/>
        </w:rPr>
        <w:t>5.3.2.</w:t>
      </w:r>
      <w:r w:rsidRPr="00C66515">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DD5460" w:rsidRPr="00C66515" w:rsidRDefault="00DD5460" w:rsidP="00DD5460">
      <w:pPr>
        <w:spacing w:after="0" w:line="240" w:lineRule="auto"/>
        <w:ind w:left="120" w:firstLine="589"/>
        <w:jc w:val="both"/>
      </w:pPr>
      <w:r w:rsidRPr="00C66515">
        <w:rPr>
          <w:noProof/>
        </w:rPr>
        <w:t xml:space="preserve">5.3.3. </w:t>
      </w:r>
      <w:r w:rsidRPr="00C66515">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DD5460" w:rsidRPr="00C66515" w:rsidRDefault="00DD5460" w:rsidP="00DD5460">
      <w:pPr>
        <w:spacing w:after="0" w:line="240" w:lineRule="auto"/>
        <w:ind w:left="120" w:firstLine="589"/>
        <w:jc w:val="both"/>
        <w:rPr>
          <w:noProof/>
        </w:rPr>
      </w:pPr>
      <w:r w:rsidRPr="00C66515">
        <w:rPr>
          <w:noProof/>
        </w:rPr>
        <w:t>5.3.4. Обеспечить оформление пропусков и разрешений для въезда персонала, техники и автотранспорта Подрядчика на Объект.</w:t>
      </w:r>
    </w:p>
    <w:p w:rsidR="00DD5460" w:rsidRPr="00C66515" w:rsidRDefault="00DD5460" w:rsidP="00DD5460">
      <w:pPr>
        <w:spacing w:after="0" w:line="240" w:lineRule="auto"/>
        <w:ind w:firstLine="720"/>
        <w:jc w:val="both"/>
      </w:pPr>
      <w:r w:rsidRPr="00C66515">
        <w:rPr>
          <w:noProof/>
        </w:rPr>
        <w:t>5.3.5.</w:t>
      </w:r>
      <w:r w:rsidRPr="00C66515">
        <w:t xml:space="preserve"> Принять выполненные строительно-монтажные Работы.</w:t>
      </w:r>
    </w:p>
    <w:p w:rsidR="00DD5460" w:rsidRPr="00C66515" w:rsidRDefault="00DD5460" w:rsidP="00DD5460">
      <w:pPr>
        <w:spacing w:after="0" w:line="240" w:lineRule="auto"/>
        <w:ind w:firstLine="709"/>
        <w:jc w:val="both"/>
      </w:pPr>
      <w:r w:rsidRPr="00C66515">
        <w:t>5.3.6. Выполнить в полном объеме все обязательства, предусмотренные в других условиях настоящего Договора.</w:t>
      </w:r>
    </w:p>
    <w:p w:rsidR="00DD5460" w:rsidRPr="00C66515" w:rsidRDefault="00DD5460" w:rsidP="00DD5460">
      <w:pPr>
        <w:spacing w:after="0" w:line="240" w:lineRule="auto"/>
        <w:ind w:firstLine="709"/>
        <w:jc w:val="both"/>
      </w:pPr>
      <w:r w:rsidRPr="00C66515">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DD5460" w:rsidRPr="00C66515" w:rsidRDefault="00DD5460" w:rsidP="00DD5460">
      <w:pPr>
        <w:spacing w:after="0" w:line="240" w:lineRule="auto"/>
        <w:ind w:firstLine="709"/>
        <w:jc w:val="both"/>
      </w:pPr>
      <w:r w:rsidRPr="00C66515">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D5460" w:rsidRPr="00C66515" w:rsidRDefault="00DD5460" w:rsidP="00DD5460">
      <w:pPr>
        <w:spacing w:after="0" w:line="240" w:lineRule="auto"/>
        <w:ind w:firstLine="709"/>
        <w:jc w:val="both"/>
      </w:pPr>
      <w:r w:rsidRPr="00C66515">
        <w:t>5.3.9. Заказчик по своему усмотрению может:</w:t>
      </w:r>
    </w:p>
    <w:p w:rsidR="00DD5460" w:rsidRPr="00C66515" w:rsidRDefault="00DD5460" w:rsidP="00DD5460">
      <w:pPr>
        <w:pStyle w:val="a7"/>
        <w:numPr>
          <w:ilvl w:val="0"/>
          <w:numId w:val="6"/>
        </w:numPr>
        <w:spacing w:line="240" w:lineRule="auto"/>
        <w:jc w:val="both"/>
        <w:rPr>
          <w:rFonts w:ascii="Times New Roman" w:hAnsi="Times New Roman"/>
        </w:rPr>
      </w:pPr>
      <w:r w:rsidRPr="00C66515">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DD5460" w:rsidRPr="00C66515" w:rsidRDefault="00DD5460" w:rsidP="00DD5460">
      <w:pPr>
        <w:pStyle w:val="a7"/>
        <w:numPr>
          <w:ilvl w:val="0"/>
          <w:numId w:val="6"/>
        </w:numPr>
        <w:spacing w:after="0" w:line="240" w:lineRule="auto"/>
        <w:jc w:val="both"/>
        <w:rPr>
          <w:rFonts w:ascii="Times New Roman" w:hAnsi="Times New Roman"/>
        </w:rPr>
      </w:pPr>
      <w:r w:rsidRPr="00C66515">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DD5460" w:rsidRPr="00C66515" w:rsidRDefault="00DD5460" w:rsidP="00DD5460">
      <w:pPr>
        <w:spacing w:after="0" w:line="240" w:lineRule="auto"/>
        <w:ind w:left="709"/>
        <w:jc w:val="both"/>
      </w:pPr>
      <w:r w:rsidRPr="00C66515">
        <w:t>если иное не будет установлено Сторонами в соответствующем дополнительном соглашении к Договору.</w:t>
      </w:r>
    </w:p>
    <w:p w:rsidR="00DD5460" w:rsidRPr="00C66515" w:rsidRDefault="00DD5460" w:rsidP="00DD5460">
      <w:pPr>
        <w:spacing w:after="0" w:line="240" w:lineRule="auto"/>
        <w:ind w:firstLine="709"/>
        <w:jc w:val="both"/>
        <w:rPr>
          <w:noProof/>
        </w:rPr>
      </w:pPr>
      <w:r w:rsidRPr="00C66515">
        <w:rPr>
          <w:noProof/>
        </w:rPr>
        <w:t>5.4. Подрядчик обязуется:</w:t>
      </w:r>
    </w:p>
    <w:p w:rsidR="00DD5460" w:rsidRPr="00C66515" w:rsidRDefault="00DD5460" w:rsidP="00DD5460">
      <w:pPr>
        <w:spacing w:after="0" w:line="240" w:lineRule="auto"/>
        <w:ind w:firstLine="709"/>
        <w:jc w:val="both"/>
        <w:rPr>
          <w:noProof/>
        </w:rPr>
      </w:pPr>
      <w:r w:rsidRPr="00C66515">
        <w:rPr>
          <w:noProof/>
        </w:rPr>
        <w:t>5.4.1. Принять от Заказчика по акту Строительную площадку до начала производства Работ.</w:t>
      </w:r>
    </w:p>
    <w:p w:rsidR="00DD5460" w:rsidRPr="00C66515" w:rsidRDefault="00DD5460" w:rsidP="00DD5460">
      <w:pPr>
        <w:spacing w:after="0" w:line="240" w:lineRule="auto"/>
        <w:ind w:firstLine="709"/>
        <w:jc w:val="both"/>
        <w:rPr>
          <w:noProof/>
        </w:rPr>
      </w:pPr>
      <w:r w:rsidRPr="00C66515">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DD5460" w:rsidRPr="00C66515" w:rsidRDefault="00DD5460" w:rsidP="00DD5460">
      <w:pPr>
        <w:spacing w:after="0" w:line="240" w:lineRule="auto"/>
        <w:ind w:firstLine="709"/>
        <w:jc w:val="both"/>
        <w:rPr>
          <w:noProof/>
        </w:rPr>
      </w:pPr>
      <w:r w:rsidRPr="00C66515">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DD5460" w:rsidRPr="00C66515" w:rsidRDefault="00DD5460" w:rsidP="00DD5460">
      <w:pPr>
        <w:spacing w:after="0" w:line="240" w:lineRule="auto"/>
        <w:ind w:firstLine="709"/>
        <w:jc w:val="both"/>
        <w:rPr>
          <w:noProof/>
        </w:rPr>
      </w:pPr>
      <w:r w:rsidRPr="00C66515">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DD5460" w:rsidRPr="00C66515" w:rsidRDefault="00DD5460" w:rsidP="00DD5460">
      <w:pPr>
        <w:spacing w:after="0" w:line="240" w:lineRule="auto"/>
        <w:ind w:firstLine="709"/>
        <w:jc w:val="both"/>
      </w:pPr>
      <w:r w:rsidRPr="00C66515">
        <w:rPr>
          <w:noProof/>
        </w:rPr>
        <w:t>5.4.2.</w:t>
      </w:r>
      <w:r w:rsidRPr="00C66515">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DD5460" w:rsidRPr="00C66515" w:rsidRDefault="00DD5460" w:rsidP="00DD5460">
      <w:pPr>
        <w:spacing w:after="0" w:line="240" w:lineRule="auto"/>
        <w:ind w:firstLine="709"/>
        <w:jc w:val="both"/>
      </w:pPr>
      <w:r w:rsidRPr="00C66515">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DD5460" w:rsidRPr="00C66515" w:rsidRDefault="00DD5460" w:rsidP="00DD5460">
      <w:pPr>
        <w:spacing w:after="0" w:line="240" w:lineRule="auto"/>
        <w:ind w:firstLine="709"/>
        <w:jc w:val="both"/>
      </w:pPr>
      <w:r w:rsidRPr="00C66515">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DD5460" w:rsidRPr="00C66515" w:rsidRDefault="00DD5460" w:rsidP="00DD5460">
      <w:pPr>
        <w:spacing w:after="0" w:line="240" w:lineRule="auto"/>
        <w:ind w:firstLine="709"/>
        <w:jc w:val="both"/>
      </w:pPr>
      <w:r w:rsidRPr="00C66515">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DD5460" w:rsidRPr="00C66515" w:rsidRDefault="00DD5460" w:rsidP="00DD5460">
      <w:pPr>
        <w:spacing w:after="0" w:line="240" w:lineRule="auto"/>
        <w:ind w:firstLine="709"/>
        <w:jc w:val="both"/>
      </w:pPr>
      <w:r w:rsidRPr="00C66515">
        <w:rPr>
          <w:noProof/>
        </w:rPr>
        <w:t xml:space="preserve">5.4.4. </w:t>
      </w:r>
      <w:r w:rsidRPr="00C66515">
        <w:t xml:space="preserve">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w:t>
      </w:r>
      <w:r w:rsidRPr="00C66515">
        <w:lastRenderedPageBreak/>
        <w:t>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DD5460" w:rsidRPr="00C66515" w:rsidRDefault="00DD5460" w:rsidP="00DD5460">
      <w:pPr>
        <w:spacing w:after="0" w:line="240" w:lineRule="auto"/>
        <w:ind w:firstLine="709"/>
        <w:jc w:val="both"/>
        <w:rPr>
          <w:noProof/>
        </w:rPr>
      </w:pPr>
      <w:r w:rsidRPr="00C66515">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DD5460" w:rsidRPr="00C66515" w:rsidRDefault="00DD5460" w:rsidP="00DD5460">
      <w:pPr>
        <w:spacing w:after="0" w:line="240" w:lineRule="auto"/>
        <w:ind w:firstLine="709"/>
        <w:jc w:val="both"/>
        <w:rPr>
          <w:noProof/>
        </w:rPr>
      </w:pPr>
      <w:r w:rsidRPr="00C66515">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DD5460" w:rsidRPr="00C66515" w:rsidRDefault="00DD5460" w:rsidP="00DD5460">
      <w:pPr>
        <w:spacing w:after="0" w:line="240" w:lineRule="auto"/>
        <w:ind w:firstLine="709"/>
        <w:jc w:val="both"/>
      </w:pPr>
      <w:r w:rsidRPr="00C66515">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DD5460" w:rsidRPr="00C66515" w:rsidRDefault="00DD5460" w:rsidP="00DD5460">
      <w:pPr>
        <w:spacing w:after="0" w:line="240" w:lineRule="auto"/>
        <w:ind w:firstLine="709"/>
        <w:jc w:val="both"/>
      </w:pPr>
      <w:r w:rsidRPr="00C66515">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DD5460" w:rsidRPr="00C66515" w:rsidRDefault="00DD5460" w:rsidP="00DD5460">
      <w:pPr>
        <w:spacing w:after="0" w:line="240" w:lineRule="auto"/>
        <w:ind w:firstLine="709"/>
        <w:jc w:val="both"/>
      </w:pPr>
      <w:r w:rsidRPr="00C66515">
        <w:t>5.4.9. Нести полную ответственность перед Заказчиком за последствия неисполнения или ненадлежащего исполнения обязательств субподрядчиками.</w:t>
      </w:r>
    </w:p>
    <w:p w:rsidR="00DD5460" w:rsidRPr="00C66515" w:rsidRDefault="00DD5460" w:rsidP="00DD5460">
      <w:pPr>
        <w:spacing w:after="0" w:line="240" w:lineRule="auto"/>
        <w:ind w:firstLine="709"/>
        <w:jc w:val="both"/>
      </w:pPr>
      <w:r w:rsidRPr="00C66515">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DD5460" w:rsidRPr="00C66515" w:rsidRDefault="00DD5460" w:rsidP="00DD5460">
      <w:pPr>
        <w:spacing w:after="0" w:line="240" w:lineRule="auto"/>
        <w:ind w:firstLine="709"/>
        <w:jc w:val="both"/>
      </w:pPr>
      <w:r w:rsidRPr="00C66515">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DD5460" w:rsidRPr="00C66515" w:rsidRDefault="00DD5460" w:rsidP="00DD5460">
      <w:pPr>
        <w:spacing w:after="0" w:line="240" w:lineRule="auto"/>
        <w:ind w:firstLine="709"/>
        <w:jc w:val="both"/>
      </w:pPr>
      <w:r w:rsidRPr="00C66515">
        <w:rPr>
          <w:noProof/>
        </w:rPr>
        <w:t>5.4.12.</w:t>
      </w:r>
      <w:r w:rsidRPr="00C66515">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DD5460" w:rsidRPr="00C66515" w:rsidRDefault="00DD5460" w:rsidP="00DD5460">
      <w:pPr>
        <w:spacing w:after="0" w:line="240" w:lineRule="auto"/>
        <w:ind w:firstLine="709"/>
        <w:jc w:val="both"/>
      </w:pPr>
      <w:r w:rsidRPr="00C66515">
        <w:t>Обеспечить присутствие уполномоченных представителей в комиссии по вводу Объекта в эксплуатацию.</w:t>
      </w:r>
    </w:p>
    <w:p w:rsidR="00DD5460" w:rsidRPr="00C66515" w:rsidRDefault="00DD5460" w:rsidP="00DD5460">
      <w:pPr>
        <w:spacing w:after="0" w:line="240" w:lineRule="auto"/>
        <w:ind w:firstLine="709"/>
        <w:jc w:val="both"/>
      </w:pPr>
      <w:r w:rsidRPr="00C66515">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DD5460" w:rsidRPr="00C66515" w:rsidRDefault="00DD5460" w:rsidP="00DD5460">
      <w:pPr>
        <w:spacing w:after="0" w:line="240" w:lineRule="auto"/>
        <w:ind w:firstLine="699"/>
        <w:jc w:val="both"/>
      </w:pPr>
      <w:r w:rsidRPr="00C66515">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DD5460" w:rsidRPr="00C66515" w:rsidRDefault="00DD5460" w:rsidP="00DD5460">
      <w:pPr>
        <w:spacing w:after="0" w:line="240" w:lineRule="auto"/>
        <w:ind w:firstLine="699"/>
        <w:jc w:val="both"/>
      </w:pPr>
      <w:r w:rsidRPr="00C66515">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DD5460" w:rsidRPr="00C66515" w:rsidRDefault="00DD5460" w:rsidP="00DD5460">
      <w:pPr>
        <w:spacing w:after="0" w:line="240" w:lineRule="auto"/>
        <w:ind w:firstLine="709"/>
        <w:jc w:val="both"/>
      </w:pPr>
      <w:r w:rsidRPr="00C66515">
        <w:rPr>
          <w:noProof/>
        </w:rPr>
        <w:t>5.4.16.</w:t>
      </w:r>
      <w:r w:rsidRPr="00C66515">
        <w:t xml:space="preserve"> Выполнить в полном объеме все обязательства, предусмотренные в других условиях настоящего Договора.</w:t>
      </w:r>
    </w:p>
    <w:p w:rsidR="00DD5460" w:rsidRPr="00C66515" w:rsidRDefault="00DD5460" w:rsidP="00DD5460">
      <w:pPr>
        <w:spacing w:after="0" w:line="240" w:lineRule="auto"/>
        <w:ind w:firstLine="709"/>
        <w:jc w:val="both"/>
      </w:pPr>
      <w:r w:rsidRPr="00C66515">
        <w:t xml:space="preserve">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w:t>
      </w:r>
      <w:r w:rsidRPr="00C66515">
        <w:lastRenderedPageBreak/>
        <w:t>работ (приложение к дополнительному соглашению, заключаемому в соответствии с п. 3.7 настоящего Договора).</w:t>
      </w:r>
    </w:p>
    <w:p w:rsidR="00DD5460" w:rsidRPr="00C66515" w:rsidRDefault="00DD5460" w:rsidP="00DD5460">
      <w:pPr>
        <w:spacing w:after="0" w:line="240" w:lineRule="auto"/>
        <w:ind w:firstLine="709"/>
        <w:jc w:val="both"/>
      </w:pPr>
      <w:r w:rsidRPr="00C66515">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C66515">
        <w:rPr>
          <w:noProof/>
        </w:rPr>
        <w:t>.</w:t>
      </w:r>
    </w:p>
    <w:p w:rsidR="00DD5460" w:rsidRPr="00C66515" w:rsidRDefault="00DD5460" w:rsidP="00DD5460">
      <w:pPr>
        <w:spacing w:after="0" w:line="240" w:lineRule="auto"/>
        <w:jc w:val="center"/>
        <w:rPr>
          <w:noProof/>
        </w:rPr>
      </w:pPr>
    </w:p>
    <w:p w:rsidR="00DD5460" w:rsidRPr="00C66515" w:rsidRDefault="00DD5460" w:rsidP="00DD5460">
      <w:pPr>
        <w:spacing w:after="0" w:line="240" w:lineRule="auto"/>
        <w:jc w:val="center"/>
        <w:rPr>
          <w:bCs/>
        </w:rPr>
      </w:pPr>
      <w:r w:rsidRPr="00C66515">
        <w:rPr>
          <w:noProof/>
        </w:rPr>
        <w:t>6.</w:t>
      </w:r>
      <w:r w:rsidRPr="00C66515">
        <w:t xml:space="preserve"> ПОРЯДОК СДАЧИ-ПРИЕМКИ СТРОИТЕЛЬНО-МОНТАЖНЫХ РАБОТ.</w:t>
      </w:r>
      <w:r w:rsidRPr="00C66515">
        <w:rPr>
          <w:bCs/>
        </w:rPr>
        <w:t xml:space="preserve"> ИСПЫТАНИЯ</w:t>
      </w:r>
    </w:p>
    <w:p w:rsidR="00DD5460" w:rsidRPr="00C66515" w:rsidRDefault="00DD5460" w:rsidP="00DD5460">
      <w:pPr>
        <w:pStyle w:val="ConsPlusNonformat"/>
        <w:widowControl/>
        <w:ind w:firstLine="709"/>
        <w:jc w:val="both"/>
        <w:rPr>
          <w:rFonts w:ascii="Times New Roman" w:hAnsi="Times New Roman" w:cs="Times New Roman"/>
        </w:rPr>
      </w:pPr>
      <w:r w:rsidRPr="00C66515">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DD5460" w:rsidRPr="00C66515" w:rsidRDefault="00DD5460" w:rsidP="00DD5460">
      <w:pPr>
        <w:spacing w:after="0" w:line="240" w:lineRule="auto"/>
        <w:ind w:firstLine="720"/>
        <w:jc w:val="both"/>
      </w:pPr>
      <w:r w:rsidRPr="00C66515">
        <w:rPr>
          <w:noProof/>
        </w:rPr>
        <w:t>6.1.1.</w:t>
      </w:r>
      <w:r w:rsidRPr="00C66515">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C66515">
        <w:rPr>
          <w:noProof/>
        </w:rPr>
        <w:t xml:space="preserve"> КС-3),</w:t>
      </w:r>
      <w:r w:rsidRPr="00C66515">
        <w:t xml:space="preserve"> соответствующую исполнительную документацию.</w:t>
      </w:r>
    </w:p>
    <w:p w:rsidR="00DD5460" w:rsidRPr="00C66515" w:rsidRDefault="00DD5460" w:rsidP="00DD5460">
      <w:pPr>
        <w:spacing w:after="0" w:line="240" w:lineRule="auto"/>
        <w:ind w:firstLine="720"/>
        <w:jc w:val="both"/>
      </w:pPr>
      <w:r w:rsidRPr="00C66515">
        <w:t>6.1.2. Заказчик в течение 10_  дней со дня получения актов сдачи-приемки выполненных работ обязан подписать их и возвратить Подрядчику или направить мотивированный отказ.</w:t>
      </w:r>
    </w:p>
    <w:p w:rsidR="00DD5460" w:rsidRPr="00C66515" w:rsidRDefault="00DD5460" w:rsidP="00DD5460">
      <w:pPr>
        <w:spacing w:after="0" w:line="240" w:lineRule="auto"/>
        <w:ind w:firstLine="720"/>
        <w:jc w:val="both"/>
      </w:pPr>
      <w:r w:rsidRPr="00C66515">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DD5460" w:rsidRPr="00C66515" w:rsidRDefault="00DD5460" w:rsidP="00DD5460">
      <w:pPr>
        <w:spacing w:after="0" w:line="240" w:lineRule="auto"/>
        <w:ind w:firstLine="709"/>
        <w:jc w:val="both"/>
      </w:pPr>
      <w:r w:rsidRPr="00C66515">
        <w:t>6.2. Стороны обязуются приступить к испытаниям в течение _5__ (пяти) дней с момента получения Заказчиком письменного уведомления Подрядчика о готовности к предпусковым и пусковым испытаниям.</w:t>
      </w:r>
    </w:p>
    <w:p w:rsidR="00DD5460" w:rsidRPr="00C66515" w:rsidRDefault="00DD5460" w:rsidP="00DD5460">
      <w:pPr>
        <w:spacing w:after="0" w:line="240" w:lineRule="auto"/>
        <w:ind w:firstLine="709"/>
        <w:jc w:val="both"/>
      </w:pPr>
      <w:r w:rsidRPr="00C66515">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DD5460" w:rsidRPr="00C66515" w:rsidRDefault="00DD5460" w:rsidP="00DD5460">
      <w:pPr>
        <w:spacing w:after="0" w:line="240" w:lineRule="auto"/>
        <w:ind w:firstLine="709"/>
        <w:jc w:val="both"/>
      </w:pPr>
      <w:r w:rsidRPr="00C66515">
        <w:t>6.4. Все виды испытаний проводятся в присутствии представителей Заказчика и оформляются двусторонними актами.</w:t>
      </w:r>
    </w:p>
    <w:p w:rsidR="00DD5460" w:rsidRPr="00C66515" w:rsidRDefault="00DD5460" w:rsidP="00DD5460">
      <w:pPr>
        <w:spacing w:after="0" w:line="240" w:lineRule="auto"/>
        <w:ind w:firstLine="709"/>
        <w:jc w:val="both"/>
      </w:pPr>
      <w:r w:rsidRPr="00C66515">
        <w:t xml:space="preserve">6.5. Выполнение и сдача-приемка пусконаладочных работ (ПНР) производится в соответствии </w:t>
      </w:r>
      <w:r w:rsidRPr="00C66515">
        <w:rPr>
          <w:b/>
        </w:rPr>
        <w:t>РД 34.70.110-92</w:t>
      </w:r>
      <w:r w:rsidRPr="00C66515">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DD5460" w:rsidRPr="00C66515" w:rsidRDefault="00DD5460" w:rsidP="00DD5460">
      <w:pPr>
        <w:spacing w:after="0" w:line="240" w:lineRule="auto"/>
        <w:ind w:firstLine="709"/>
        <w:jc w:val="both"/>
      </w:pPr>
      <w:r w:rsidRPr="00C66515">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DD5460" w:rsidRPr="00C66515" w:rsidRDefault="00DD5460" w:rsidP="00DD5460">
      <w:pPr>
        <w:spacing w:after="0" w:line="240" w:lineRule="auto"/>
        <w:ind w:firstLine="709"/>
        <w:jc w:val="both"/>
      </w:pPr>
      <w:r w:rsidRPr="00C66515">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DD5460" w:rsidRPr="00C66515" w:rsidRDefault="00DD5460" w:rsidP="00DD5460">
      <w:pPr>
        <w:spacing w:after="0" w:line="240" w:lineRule="auto"/>
        <w:ind w:firstLine="709"/>
        <w:jc w:val="both"/>
      </w:pPr>
      <w:r w:rsidRPr="00C66515">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DD5460" w:rsidRPr="00C66515" w:rsidRDefault="00DD5460" w:rsidP="00DD5460">
      <w:pPr>
        <w:spacing w:after="0" w:line="240" w:lineRule="auto"/>
        <w:ind w:firstLine="709"/>
        <w:jc w:val="both"/>
      </w:pPr>
      <w:r w:rsidRPr="00C66515">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C66515">
        <w:rPr>
          <w:b/>
        </w:rPr>
        <w:t>3 п. 5-10 ст.55</w:t>
      </w:r>
      <w:r w:rsidRPr="00C66515">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DD5460" w:rsidRPr="00C66515" w:rsidRDefault="00DD5460" w:rsidP="00DD5460">
      <w:pPr>
        <w:spacing w:after="0" w:line="240" w:lineRule="auto"/>
        <w:ind w:firstLine="709"/>
        <w:jc w:val="both"/>
      </w:pPr>
      <w:r w:rsidRPr="00C66515">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DD5460" w:rsidRPr="00C66515" w:rsidRDefault="00DD5460" w:rsidP="00DD5460">
      <w:pPr>
        <w:spacing w:after="0" w:line="240" w:lineRule="auto"/>
        <w:jc w:val="center"/>
        <w:rPr>
          <w:noProof/>
        </w:rPr>
      </w:pPr>
    </w:p>
    <w:p w:rsidR="00DD5460" w:rsidRPr="00C66515" w:rsidRDefault="00DD5460" w:rsidP="00DD5460">
      <w:pPr>
        <w:spacing w:after="0" w:line="240" w:lineRule="auto"/>
        <w:jc w:val="center"/>
      </w:pPr>
      <w:r w:rsidRPr="00C66515">
        <w:rPr>
          <w:noProof/>
        </w:rPr>
        <w:t>7.</w:t>
      </w:r>
      <w:r w:rsidRPr="00C66515">
        <w:t xml:space="preserve"> ПОРЯДОК ОПЛАТЫ СТРОИТЕЛЬНО-МОНТАЖНЫХ РАБОТ</w:t>
      </w:r>
    </w:p>
    <w:p w:rsidR="00DD5460" w:rsidRPr="00C66515" w:rsidRDefault="00DD5460" w:rsidP="00DD5460">
      <w:pPr>
        <w:tabs>
          <w:tab w:val="left" w:pos="709"/>
        </w:tabs>
        <w:spacing w:after="0" w:line="240" w:lineRule="auto"/>
        <w:jc w:val="both"/>
      </w:pPr>
      <w:r w:rsidRPr="00C66515">
        <w:rPr>
          <w:noProof/>
        </w:rPr>
        <w:tab/>
        <w:t>7.1.</w:t>
      </w:r>
      <w:r w:rsidRPr="00C66515">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66515">
        <w:rPr>
          <w:noProof/>
        </w:rPr>
        <w:t xml:space="preserve"> КС-3)</w:t>
      </w:r>
      <w:r w:rsidRPr="00C66515">
        <w:t xml:space="preserve"> и выставляемых Подрядчиком счетов-фактур в течение 30 дней.</w:t>
      </w:r>
    </w:p>
    <w:p w:rsidR="00DD5460" w:rsidRPr="00C66515" w:rsidRDefault="00DD5460" w:rsidP="00C66515">
      <w:pPr>
        <w:pStyle w:val="a7"/>
        <w:numPr>
          <w:ilvl w:val="1"/>
          <w:numId w:val="13"/>
        </w:numPr>
        <w:tabs>
          <w:tab w:val="left" w:pos="1134"/>
        </w:tabs>
        <w:spacing w:after="0" w:line="240" w:lineRule="auto"/>
        <w:jc w:val="both"/>
        <w:rPr>
          <w:rFonts w:ascii="Times New Roman" w:hAnsi="Times New Roman"/>
        </w:rPr>
      </w:pPr>
      <w:r w:rsidRPr="00C66515">
        <w:rPr>
          <w:rFonts w:ascii="Times New Roman" w:hAnsi="Times New Roman"/>
        </w:rPr>
        <w:t>Заказчик вправе досрочно производить оплату выполненных Работ.</w:t>
      </w:r>
    </w:p>
    <w:p w:rsidR="00DD5460" w:rsidRPr="00C66515" w:rsidRDefault="00DD5460" w:rsidP="00DD5460">
      <w:pPr>
        <w:numPr>
          <w:ilvl w:val="1"/>
          <w:numId w:val="13"/>
        </w:numPr>
        <w:tabs>
          <w:tab w:val="left" w:pos="1134"/>
        </w:tabs>
        <w:spacing w:after="0" w:line="240" w:lineRule="auto"/>
        <w:jc w:val="both"/>
      </w:pPr>
      <w:r w:rsidRPr="00C66515">
        <w:lastRenderedPageBreak/>
        <w:t>Оплата по настоящему договору производится в безналичном порядке. Обязательство</w:t>
      </w:r>
    </w:p>
    <w:p w:rsidR="00DD5460" w:rsidRPr="00C66515" w:rsidRDefault="00DD5460" w:rsidP="00DD5460">
      <w:pPr>
        <w:tabs>
          <w:tab w:val="left" w:pos="1134"/>
        </w:tabs>
        <w:spacing w:after="0" w:line="240" w:lineRule="auto"/>
        <w:jc w:val="both"/>
      </w:pPr>
      <w:r w:rsidRPr="00C66515">
        <w:t xml:space="preserve">Заказчика по оплате выполненных Работ будет считаться исполненным </w:t>
      </w:r>
      <w:r w:rsidRPr="00C66515">
        <w:rPr>
          <w:lang w:val="en-US"/>
        </w:rPr>
        <w:t>c</w:t>
      </w:r>
      <w:r w:rsidRPr="00C66515">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D5460" w:rsidRPr="00C66515" w:rsidRDefault="00DD5460" w:rsidP="00DD5460">
      <w:pPr>
        <w:spacing w:after="0" w:line="240" w:lineRule="auto"/>
        <w:ind w:left="2900"/>
      </w:pPr>
      <w:r w:rsidRPr="00C66515">
        <w:t xml:space="preserve">    </w:t>
      </w:r>
    </w:p>
    <w:p w:rsidR="00DD5460" w:rsidRPr="00C66515" w:rsidRDefault="00DD5460" w:rsidP="00DD5460">
      <w:pPr>
        <w:spacing w:after="0" w:line="240" w:lineRule="auto"/>
        <w:ind w:left="2900"/>
      </w:pPr>
      <w:r w:rsidRPr="00C66515">
        <w:t xml:space="preserve">   8. ГАРАНТИЙНЫЕ ОБЯЗАТЕЛЬСТВА</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Подрядчик гарантирует Заказчику что:</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Всё Оборудование является новым.</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DD5460" w:rsidRPr="00C66515" w:rsidRDefault="00DD5460" w:rsidP="00DD5460">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C66515">
        <w:rPr>
          <w:rFonts w:ascii="Times New Roman" w:hAnsi="Times New Roman" w:cs="Times New Roman"/>
          <w:sz w:val="22"/>
          <w:szCs w:val="22"/>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w:t>
      </w:r>
      <w:r w:rsidRPr="00C66515">
        <w:rPr>
          <w:rFonts w:ascii="Times New Roman" w:hAnsi="Times New Roman" w:cs="Times New Roman"/>
          <w:sz w:val="22"/>
          <w:szCs w:val="22"/>
        </w:rPr>
        <w:lastRenderedPageBreak/>
        <w:t>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DD5460" w:rsidRPr="00C66515" w:rsidRDefault="00DD5460" w:rsidP="00DD5460">
      <w:pPr>
        <w:spacing w:after="0" w:line="240" w:lineRule="auto"/>
        <w:ind w:left="3040"/>
      </w:pPr>
    </w:p>
    <w:p w:rsidR="00DD5460" w:rsidRPr="00C66515" w:rsidRDefault="00DD5460" w:rsidP="00DD5460">
      <w:pPr>
        <w:spacing w:after="0" w:line="240" w:lineRule="auto"/>
        <w:ind w:left="3040"/>
        <w:rPr>
          <w:lang w:val="en-US"/>
        </w:rPr>
      </w:pPr>
      <w:r w:rsidRPr="00C66515">
        <w:t>9. ОТВЕТСТВЕННОСТЬ СТОРОН</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DD5460" w:rsidRPr="00C66515" w:rsidRDefault="00DD5460" w:rsidP="00DD5460">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DD5460" w:rsidRPr="00C66515" w:rsidRDefault="00DD5460" w:rsidP="00DD5460">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C66515">
        <w:rPr>
          <w:rFonts w:ascii="Times New Roman" w:hAnsi="Times New Roman" w:cs="Times New Roman"/>
          <w:sz w:val="22"/>
          <w:szCs w:val="22"/>
        </w:rPr>
        <w:t>Потребовать от Подрядчика безвозмездного устранения недостатков в разумный срок.</w:t>
      </w:r>
    </w:p>
    <w:p w:rsidR="00DD5460" w:rsidRPr="00C66515" w:rsidRDefault="00DD5460" w:rsidP="00DD5460">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C66515">
        <w:rPr>
          <w:rFonts w:ascii="Times New Roman" w:hAnsi="Times New Roman" w:cs="Times New Roman"/>
          <w:sz w:val="22"/>
          <w:szCs w:val="22"/>
        </w:rPr>
        <w:t>Потребовать от Подрядчика соразмерного уменьшения установленной за работу цены.</w:t>
      </w:r>
    </w:p>
    <w:p w:rsidR="00DD5460" w:rsidRPr="00C66515" w:rsidRDefault="00DD5460" w:rsidP="00DD5460">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C66515">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DD5460" w:rsidRPr="00C66515" w:rsidRDefault="00DD5460" w:rsidP="00DD5460">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C66515">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lastRenderedPageBreak/>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DD5460" w:rsidRPr="00C66515" w:rsidRDefault="00DD5460" w:rsidP="00DD5460">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C66515">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DD5460" w:rsidRPr="00C66515" w:rsidRDefault="00DD5460" w:rsidP="00DD5460">
      <w:pPr>
        <w:pStyle w:val="3"/>
        <w:shd w:val="clear" w:color="auto" w:fill="auto"/>
        <w:spacing w:line="240" w:lineRule="auto"/>
        <w:ind w:left="20" w:right="20" w:firstLine="679"/>
        <w:rPr>
          <w:rFonts w:ascii="Times New Roman" w:hAnsi="Times New Roman" w:cs="Times New Roman"/>
          <w:sz w:val="22"/>
          <w:szCs w:val="22"/>
        </w:rPr>
      </w:pPr>
      <w:r w:rsidRPr="00C66515">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DD5460" w:rsidRPr="00C66515" w:rsidRDefault="00DD5460" w:rsidP="00DD5460">
      <w:pPr>
        <w:spacing w:line="240" w:lineRule="auto"/>
        <w:jc w:val="both"/>
      </w:pPr>
      <w:r w:rsidRPr="00C66515">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DD5460" w:rsidRPr="00C66515" w:rsidRDefault="00DD5460" w:rsidP="00DD5460">
      <w:pPr>
        <w:spacing w:line="240" w:lineRule="auto"/>
        <w:jc w:val="both"/>
      </w:pPr>
      <w:r w:rsidRPr="00C66515">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DD5460" w:rsidRPr="00C66515" w:rsidRDefault="00DD5460" w:rsidP="00DD5460">
      <w:pPr>
        <w:spacing w:after="0" w:line="240" w:lineRule="auto"/>
        <w:ind w:left="80"/>
        <w:jc w:val="center"/>
      </w:pPr>
      <w:r w:rsidRPr="00C66515">
        <w:rPr>
          <w:noProof/>
        </w:rPr>
        <w:t>10.</w:t>
      </w:r>
      <w:r w:rsidRPr="00C66515">
        <w:t xml:space="preserve"> ОБСТОЯТЕЛЬСТВА НЕПРЕОДОЛИМОЙ СИЛЫ</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DD5460" w:rsidRPr="00C66515" w:rsidRDefault="00DD5460" w:rsidP="00DD5460">
      <w:pPr>
        <w:spacing w:after="0" w:line="240" w:lineRule="auto"/>
        <w:ind w:firstLine="720"/>
        <w:jc w:val="both"/>
      </w:pPr>
      <w:r w:rsidRPr="00C66515">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r w:rsidRPr="00C66515">
        <w:lastRenderedPageBreak/>
        <w:t>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D5460" w:rsidRPr="00C66515" w:rsidRDefault="00DD5460" w:rsidP="00DD5460">
      <w:pPr>
        <w:spacing w:after="0" w:line="240" w:lineRule="auto"/>
        <w:ind w:left="240"/>
        <w:jc w:val="center"/>
        <w:rPr>
          <w:noProof/>
        </w:rPr>
      </w:pPr>
    </w:p>
    <w:p w:rsidR="00DD5460" w:rsidRPr="00C66515" w:rsidRDefault="00DD5460" w:rsidP="00DD5460">
      <w:pPr>
        <w:spacing w:after="0" w:line="240" w:lineRule="auto"/>
        <w:ind w:left="240"/>
        <w:jc w:val="center"/>
      </w:pPr>
      <w:r w:rsidRPr="00C66515">
        <w:rPr>
          <w:noProof/>
        </w:rPr>
        <w:t>11.</w:t>
      </w:r>
      <w:r w:rsidRPr="00C66515">
        <w:t xml:space="preserve"> СРОК ДЕЙСТВИЯ И РАСТОРЖЕНИЕ ДОГОВОРА</w:t>
      </w:r>
    </w:p>
    <w:p w:rsidR="00DD5460" w:rsidRPr="00C66515" w:rsidRDefault="00DD5460" w:rsidP="00DD5460">
      <w:pPr>
        <w:spacing w:after="0" w:line="240" w:lineRule="auto"/>
        <w:ind w:firstLine="720"/>
        <w:jc w:val="both"/>
      </w:pPr>
      <w:r w:rsidRPr="00C66515">
        <w:rPr>
          <w:noProof/>
        </w:rPr>
        <w:t xml:space="preserve">11.1. Настоящий </w:t>
      </w:r>
      <w:r w:rsidRPr="00C66515">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DD5460" w:rsidRPr="00C66515" w:rsidRDefault="00DD5460" w:rsidP="00DD5460">
      <w:pPr>
        <w:spacing w:after="0" w:line="240" w:lineRule="auto"/>
        <w:ind w:firstLine="720"/>
        <w:jc w:val="both"/>
      </w:pPr>
      <w:r w:rsidRPr="00C66515">
        <w:rPr>
          <w:noProof/>
        </w:rPr>
        <w:t>11.2.</w:t>
      </w:r>
      <w:r w:rsidRPr="00C66515">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DD5460" w:rsidRPr="00C66515" w:rsidRDefault="00DD5460" w:rsidP="00DD5460">
      <w:pPr>
        <w:spacing w:after="0" w:line="240" w:lineRule="auto"/>
        <w:ind w:firstLine="720"/>
        <w:jc w:val="both"/>
      </w:pPr>
      <w:r w:rsidRPr="00C66515">
        <w:t>11.3. Основанием для одностороннего внесудебного расторжения Договора Заказчиком является:</w:t>
      </w:r>
    </w:p>
    <w:p w:rsidR="00DD5460" w:rsidRPr="00C66515" w:rsidRDefault="00DD5460" w:rsidP="00DD5460">
      <w:pPr>
        <w:spacing w:after="0" w:line="240" w:lineRule="auto"/>
        <w:ind w:firstLine="720"/>
        <w:jc w:val="both"/>
      </w:pPr>
      <w:r w:rsidRPr="00C66515">
        <w:t>- задержка по вине Подрядчика сроков выполнения Работ на срок свыше 90 календарных дней;</w:t>
      </w:r>
    </w:p>
    <w:p w:rsidR="00DD5460" w:rsidRPr="00C66515" w:rsidRDefault="00DD5460" w:rsidP="00DD5460">
      <w:pPr>
        <w:spacing w:after="0" w:line="240" w:lineRule="auto"/>
        <w:ind w:firstLine="720"/>
        <w:jc w:val="both"/>
      </w:pPr>
      <w:r w:rsidRPr="00C66515">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DD5460" w:rsidRPr="00C66515" w:rsidRDefault="00DD5460" w:rsidP="00DD5460">
      <w:pPr>
        <w:spacing w:after="0" w:line="240" w:lineRule="auto"/>
        <w:ind w:firstLine="720"/>
        <w:jc w:val="both"/>
      </w:pPr>
      <w:r w:rsidRPr="00C66515">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DD5460" w:rsidRPr="00C66515" w:rsidRDefault="00DD5460" w:rsidP="00DD5460">
      <w:pPr>
        <w:spacing w:after="0" w:line="240" w:lineRule="auto"/>
        <w:ind w:firstLine="720"/>
        <w:jc w:val="both"/>
      </w:pPr>
      <w:r w:rsidRPr="00C66515">
        <w:t>- неисполнение Подрядчиком обязанности по согласованию привлекаемых субподрядчиков;</w:t>
      </w:r>
    </w:p>
    <w:p w:rsidR="00DD5460" w:rsidRPr="00C66515" w:rsidRDefault="00DD5460" w:rsidP="00DD5460">
      <w:pPr>
        <w:spacing w:after="0" w:line="240" w:lineRule="auto"/>
        <w:ind w:firstLine="720"/>
        <w:jc w:val="both"/>
      </w:pPr>
      <w:r w:rsidRPr="00C66515">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DD5460" w:rsidRPr="00C66515" w:rsidRDefault="00DD5460" w:rsidP="00DD5460">
      <w:pPr>
        <w:spacing w:after="0" w:line="240" w:lineRule="auto"/>
        <w:ind w:firstLine="720"/>
        <w:jc w:val="both"/>
      </w:pPr>
      <w:r w:rsidRPr="00C66515">
        <w:rPr>
          <w:noProof/>
        </w:rPr>
        <w:t>11.4.</w:t>
      </w:r>
      <w:r w:rsidRPr="00C66515">
        <w:t xml:space="preserve"> Сторона, решившая расторгнуть Договор, направляет письменное уведомление другой Стороне за</w:t>
      </w:r>
      <w:r w:rsidRPr="00C66515">
        <w:rPr>
          <w:noProof/>
        </w:rPr>
        <w:t xml:space="preserve"> 15</w:t>
      </w:r>
      <w:r w:rsidRPr="00C66515">
        <w:t xml:space="preserve"> календарных дней до предполагаемого срока расторжения с указанием обоснованных мотивов расторжения.</w:t>
      </w:r>
    </w:p>
    <w:p w:rsidR="00DD5460" w:rsidRPr="00C66515" w:rsidRDefault="00DD5460" w:rsidP="00DD5460">
      <w:pPr>
        <w:spacing w:after="0" w:line="240" w:lineRule="auto"/>
        <w:ind w:firstLine="720"/>
        <w:jc w:val="both"/>
      </w:pPr>
      <w:r w:rsidRPr="00C66515">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DD5460" w:rsidRPr="00C66515" w:rsidRDefault="00DD5460" w:rsidP="00DD5460">
      <w:pPr>
        <w:spacing w:after="0" w:line="240" w:lineRule="auto"/>
        <w:ind w:firstLine="720"/>
        <w:jc w:val="both"/>
      </w:pPr>
    </w:p>
    <w:p w:rsidR="00DD5460" w:rsidRPr="00C66515" w:rsidRDefault="00DD5460" w:rsidP="00DD5460">
      <w:pPr>
        <w:spacing w:after="0" w:line="240" w:lineRule="auto"/>
        <w:ind w:firstLine="720"/>
        <w:jc w:val="center"/>
      </w:pPr>
      <w:r w:rsidRPr="00C66515">
        <w:t>12. ПОРЯДОК РАЗРЕШЕНИЯ СПОРОВ</w:t>
      </w:r>
    </w:p>
    <w:p w:rsidR="00DD5460" w:rsidRPr="00C66515" w:rsidRDefault="00DD5460" w:rsidP="00DD5460">
      <w:pPr>
        <w:jc w:val="both"/>
      </w:pPr>
      <w:r w:rsidRPr="00C66515">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DD5460" w:rsidRPr="00C66515" w:rsidRDefault="00DD5460" w:rsidP="00DD5460">
      <w:pPr>
        <w:spacing w:after="0" w:line="240" w:lineRule="auto"/>
        <w:ind w:firstLine="720"/>
        <w:jc w:val="both"/>
      </w:pPr>
      <w:r w:rsidRPr="00C66515">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DD5460" w:rsidRPr="00C66515" w:rsidRDefault="00DD5460" w:rsidP="00DD5460">
      <w:pPr>
        <w:spacing w:after="0" w:line="240" w:lineRule="auto"/>
        <w:jc w:val="center"/>
        <w:rPr>
          <w:noProof/>
        </w:rPr>
      </w:pPr>
    </w:p>
    <w:p w:rsidR="00DD5460" w:rsidRPr="00C66515" w:rsidRDefault="00DD5460" w:rsidP="00DD5460">
      <w:pPr>
        <w:spacing w:after="0" w:line="240" w:lineRule="auto"/>
        <w:jc w:val="center"/>
        <w:rPr>
          <w:noProof/>
        </w:rPr>
      </w:pPr>
      <w:r w:rsidRPr="00C66515">
        <w:rPr>
          <w:noProof/>
        </w:rPr>
        <w:t>13. КОНФИДЕНЦИАЛЬНОСТЬ</w:t>
      </w:r>
    </w:p>
    <w:p w:rsidR="00DD5460" w:rsidRPr="00C66515" w:rsidRDefault="00DD5460" w:rsidP="00DD5460">
      <w:pPr>
        <w:pStyle w:val="ConsPlusNonformat"/>
        <w:tabs>
          <w:tab w:val="left" w:pos="1276"/>
        </w:tabs>
        <w:ind w:firstLine="709"/>
        <w:jc w:val="both"/>
        <w:rPr>
          <w:rFonts w:ascii="Times New Roman" w:hAnsi="Times New Roman" w:cs="Times New Roman"/>
        </w:rPr>
      </w:pPr>
      <w:r w:rsidRPr="00C66515">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D5460" w:rsidRPr="00C66515" w:rsidRDefault="00DD5460" w:rsidP="00DD5460">
      <w:pPr>
        <w:pStyle w:val="ConsPlusNonformat"/>
        <w:widowControl/>
        <w:tabs>
          <w:tab w:val="left" w:pos="1276"/>
        </w:tabs>
        <w:ind w:firstLine="709"/>
        <w:jc w:val="both"/>
        <w:rPr>
          <w:rFonts w:ascii="Times New Roman" w:hAnsi="Times New Roman" w:cs="Times New Roman"/>
        </w:rPr>
      </w:pPr>
      <w:r w:rsidRPr="00C66515">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DD5460" w:rsidRPr="00C66515" w:rsidRDefault="00DD5460" w:rsidP="00DD5460">
      <w:pPr>
        <w:spacing w:after="0" w:line="240" w:lineRule="auto"/>
        <w:jc w:val="center"/>
        <w:rPr>
          <w:noProof/>
        </w:rPr>
      </w:pPr>
    </w:p>
    <w:p w:rsidR="00DD5460" w:rsidRPr="00C66515" w:rsidRDefault="00DD5460" w:rsidP="00DD5460">
      <w:pPr>
        <w:spacing w:after="0" w:line="240" w:lineRule="auto"/>
        <w:jc w:val="center"/>
      </w:pPr>
      <w:r w:rsidRPr="00C66515">
        <w:rPr>
          <w:noProof/>
        </w:rPr>
        <w:t>14.</w:t>
      </w:r>
      <w:r w:rsidRPr="00C66515">
        <w:t xml:space="preserve"> ПРОЧИЕ УСЛОВИЯ</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DD5460" w:rsidRPr="00C66515" w:rsidRDefault="00DD5460" w:rsidP="00DD5460">
      <w:pPr>
        <w:pStyle w:val="ConsPlusNonformat"/>
        <w:widowControl/>
        <w:ind w:firstLine="720"/>
        <w:jc w:val="both"/>
        <w:rPr>
          <w:rFonts w:ascii="Times New Roman" w:hAnsi="Times New Roman" w:cs="Times New Roman"/>
        </w:rPr>
      </w:pPr>
      <w:r w:rsidRPr="00C66515">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DD5460" w:rsidRPr="00C66515" w:rsidRDefault="00DD5460" w:rsidP="00DD5460">
      <w:pPr>
        <w:spacing w:after="0" w:line="240" w:lineRule="auto"/>
        <w:ind w:firstLine="720"/>
        <w:jc w:val="both"/>
      </w:pPr>
      <w:r w:rsidRPr="00C66515">
        <w:t>14.4. Все указанные в Договоре приложения являются его неотъемлемой частью.</w:t>
      </w:r>
    </w:p>
    <w:p w:rsidR="00DD5460" w:rsidRPr="00C66515" w:rsidRDefault="00DD5460" w:rsidP="00DD5460">
      <w:pPr>
        <w:pStyle w:val="a7"/>
        <w:spacing w:after="0" w:line="240" w:lineRule="auto"/>
        <w:ind w:left="710"/>
        <w:contextualSpacing w:val="0"/>
        <w:jc w:val="both"/>
        <w:rPr>
          <w:rStyle w:val="Barcode"/>
          <w:rFonts w:ascii="Times New Roman" w:hAnsi="Times New Roman"/>
        </w:rPr>
      </w:pPr>
      <w:r w:rsidRPr="00C66515">
        <w:rPr>
          <w:rStyle w:val="Barcode"/>
          <w:rFonts w:ascii="Times New Roman" w:hAnsi="Times New Roman"/>
        </w:rPr>
        <w:t>14.5.В случае изменений в цепочке собственников Подрядчика, включая бенефициаров (в</w:t>
      </w:r>
    </w:p>
    <w:p w:rsidR="00DD5460" w:rsidRPr="00C66515" w:rsidRDefault="00DD5460" w:rsidP="00DD5460">
      <w:pPr>
        <w:spacing w:line="240" w:lineRule="auto"/>
        <w:jc w:val="both"/>
        <w:rPr>
          <w:rStyle w:val="Barcode"/>
        </w:rPr>
      </w:pPr>
      <w:r w:rsidRPr="00C66515">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C66515">
        <w:t xml:space="preserve"> </w:t>
      </w:r>
      <w:hyperlink r:id="rId7" w:history="1">
        <w:r w:rsidRPr="00C66515">
          <w:rPr>
            <w:rStyle w:val="ac"/>
            <w:lang w:eastAsia="en-US"/>
          </w:rPr>
          <w:t>common@kola.tgс1.ru</w:t>
        </w:r>
      </w:hyperlink>
      <w:r w:rsidRPr="00C66515">
        <w:rPr>
          <w:lang w:eastAsia="en-US"/>
        </w:rPr>
        <w:t xml:space="preserve">   </w:t>
      </w:r>
      <w:r w:rsidRPr="00C66515">
        <w:rPr>
          <w:rStyle w:val="Barcode"/>
        </w:rPr>
        <w:t>в течение 5 (пяти) календарных дней после таких изменений с подтверждением соответствующими документами.</w:t>
      </w:r>
    </w:p>
    <w:p w:rsidR="00DD5460" w:rsidRPr="00C66515" w:rsidRDefault="00DD5460" w:rsidP="00DD5460">
      <w:pPr>
        <w:pStyle w:val="a7"/>
        <w:spacing w:after="0" w:line="240" w:lineRule="auto"/>
        <w:contextualSpacing w:val="0"/>
        <w:jc w:val="both"/>
        <w:rPr>
          <w:rStyle w:val="Barcode"/>
          <w:rFonts w:ascii="Times New Roman" w:hAnsi="Times New Roman"/>
        </w:rPr>
      </w:pPr>
      <w:r w:rsidRPr="00C66515">
        <w:rPr>
          <w:rStyle w:val="Barcode"/>
          <w:rFonts w:ascii="Times New Roman" w:hAnsi="Times New Roman"/>
        </w:rPr>
        <w:lastRenderedPageBreak/>
        <w:t>ОАО «ТГК-1» вправе в одностороннем порядке отказаться от исполнения договора в</w:t>
      </w:r>
    </w:p>
    <w:p w:rsidR="00DD5460" w:rsidRPr="00C66515" w:rsidRDefault="00DD5460" w:rsidP="00DD5460">
      <w:pPr>
        <w:pStyle w:val="a7"/>
        <w:spacing w:after="0" w:line="240" w:lineRule="auto"/>
        <w:ind w:left="0"/>
        <w:jc w:val="both"/>
        <w:rPr>
          <w:rStyle w:val="Barcode"/>
          <w:rFonts w:ascii="Times New Roman" w:hAnsi="Times New Roman"/>
        </w:rPr>
      </w:pPr>
      <w:r w:rsidRPr="00C66515">
        <w:rPr>
          <w:rStyle w:val="Barcode"/>
          <w:rFonts w:ascii="Times New Roman" w:hAnsi="Times New Roman"/>
        </w:rPr>
        <w:t>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DD5460" w:rsidRPr="00C66515" w:rsidRDefault="00DD5460" w:rsidP="00DD5460">
      <w:pPr>
        <w:spacing w:after="0" w:line="240" w:lineRule="auto"/>
        <w:ind w:firstLine="720"/>
        <w:jc w:val="both"/>
      </w:pPr>
      <w:r w:rsidRPr="00C66515">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DD5460" w:rsidRPr="00C66515" w:rsidRDefault="00DD5460" w:rsidP="00DD5460">
      <w:pPr>
        <w:spacing w:after="0" w:line="240" w:lineRule="auto"/>
        <w:ind w:firstLine="720"/>
        <w:jc w:val="both"/>
      </w:pPr>
      <w:r w:rsidRPr="00C66515">
        <w:t>14.7. Сторонами достигнуто соглашение о том, что все условия настоящего Договора являются существенными.</w:t>
      </w:r>
    </w:p>
    <w:p w:rsidR="00DD5460" w:rsidRPr="00C66515" w:rsidRDefault="00DD5460" w:rsidP="00DD5460">
      <w:pPr>
        <w:spacing w:after="0" w:line="240" w:lineRule="auto"/>
        <w:ind w:firstLine="720"/>
        <w:jc w:val="both"/>
      </w:pPr>
    </w:p>
    <w:p w:rsidR="00DD5460" w:rsidRPr="00C66515" w:rsidRDefault="00DD5460" w:rsidP="00DD5460">
      <w:pPr>
        <w:pStyle w:val="2"/>
        <w:spacing w:after="0" w:line="240" w:lineRule="auto"/>
        <w:rPr>
          <w:sz w:val="22"/>
          <w:szCs w:val="22"/>
        </w:rPr>
      </w:pPr>
      <w:r w:rsidRPr="00C66515">
        <w:rPr>
          <w:sz w:val="22"/>
          <w:szCs w:val="22"/>
        </w:rPr>
        <w:t>ПРИЛОЖЕНИЯ:</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1: Техническое задание.</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2:  График выполнения</w:t>
      </w:r>
      <w:r w:rsidRPr="00C66515">
        <w:rPr>
          <w:sz w:val="22"/>
          <w:szCs w:val="22"/>
          <w:lang w:val="ru-RU"/>
        </w:rPr>
        <w:t xml:space="preserve"> проектных и изыскательских</w:t>
      </w:r>
      <w:r w:rsidRPr="00C66515">
        <w:rPr>
          <w:sz w:val="22"/>
          <w:szCs w:val="22"/>
        </w:rPr>
        <w:t xml:space="preserve"> работ.</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3:  Смета.</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4:  Расчет договорной цены.</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5:  График оплаты.</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6:  Экологическ</w:t>
      </w:r>
      <w:r w:rsidRPr="00C66515">
        <w:rPr>
          <w:sz w:val="22"/>
          <w:szCs w:val="22"/>
          <w:lang w:val="ru-RU"/>
        </w:rPr>
        <w:t>ая</w:t>
      </w:r>
      <w:r w:rsidRPr="00C66515">
        <w:rPr>
          <w:sz w:val="22"/>
          <w:szCs w:val="22"/>
        </w:rPr>
        <w:t xml:space="preserve"> </w:t>
      </w:r>
      <w:r w:rsidRPr="00C66515">
        <w:rPr>
          <w:sz w:val="22"/>
          <w:szCs w:val="22"/>
          <w:lang w:val="ru-RU"/>
        </w:rPr>
        <w:t>политика</w:t>
      </w:r>
      <w:r w:rsidRPr="00C66515">
        <w:rPr>
          <w:sz w:val="22"/>
          <w:szCs w:val="22"/>
        </w:rPr>
        <w:t xml:space="preserve"> </w:t>
      </w:r>
      <w:r w:rsidRPr="00C66515">
        <w:rPr>
          <w:sz w:val="22"/>
          <w:szCs w:val="22"/>
          <w:lang w:val="ru-RU"/>
        </w:rPr>
        <w:t>ОАО «ТГК-1»</w:t>
      </w:r>
      <w:r w:rsidRPr="00C66515">
        <w:rPr>
          <w:sz w:val="22"/>
          <w:szCs w:val="22"/>
        </w:rPr>
        <w:t>.</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7:  Значимые экологические аспекты.</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8:  Копия свидетельства о регистрации.</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9:  Копия свидетельства о допуске (лицензии).</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10: Требования по охране труда, промышленной безопасности и охране окружающей среды.</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DD5460" w:rsidRPr="00C66515" w:rsidRDefault="00DD5460" w:rsidP="00DD5460">
      <w:pPr>
        <w:pStyle w:val="2"/>
        <w:numPr>
          <w:ilvl w:val="0"/>
          <w:numId w:val="3"/>
        </w:numPr>
        <w:spacing w:after="0" w:line="240" w:lineRule="auto"/>
        <w:jc w:val="both"/>
        <w:rPr>
          <w:sz w:val="22"/>
          <w:szCs w:val="22"/>
        </w:rPr>
      </w:pPr>
      <w:r w:rsidRPr="00C66515">
        <w:rPr>
          <w:sz w:val="22"/>
          <w:szCs w:val="22"/>
        </w:rPr>
        <w:t xml:space="preserve">Приложение № </w:t>
      </w:r>
      <w:r w:rsidRPr="00C66515">
        <w:rPr>
          <w:sz w:val="22"/>
          <w:szCs w:val="22"/>
          <w:lang w:val="ru-RU"/>
        </w:rPr>
        <w:t>12</w:t>
      </w:r>
      <w:r w:rsidRPr="00C66515">
        <w:rPr>
          <w:sz w:val="22"/>
          <w:szCs w:val="22"/>
        </w:rPr>
        <w:t>: Перечень гарантируемых показателей Работ.</w:t>
      </w:r>
    </w:p>
    <w:p w:rsidR="00DD5460" w:rsidRPr="00C66515" w:rsidRDefault="00DD5460" w:rsidP="00DD5460">
      <w:pPr>
        <w:pStyle w:val="ab"/>
        <w:numPr>
          <w:ilvl w:val="0"/>
          <w:numId w:val="3"/>
        </w:numPr>
        <w:spacing w:line="240" w:lineRule="auto"/>
        <w:rPr>
          <w:szCs w:val="22"/>
        </w:rPr>
      </w:pPr>
      <w:r w:rsidRPr="00C66515">
        <w:rPr>
          <w:szCs w:val="22"/>
        </w:rPr>
        <w:t>Приложение № 13: Соглашение о предоставлении сведений.</w:t>
      </w:r>
    </w:p>
    <w:p w:rsidR="00DD5460" w:rsidRPr="00C66515" w:rsidRDefault="00DD5460" w:rsidP="00DD5460">
      <w:pPr>
        <w:pStyle w:val="2"/>
        <w:spacing w:after="0" w:line="240" w:lineRule="auto"/>
        <w:ind w:left="720"/>
        <w:jc w:val="both"/>
        <w:rPr>
          <w:sz w:val="22"/>
          <w:szCs w:val="22"/>
        </w:rPr>
      </w:pPr>
      <w:r w:rsidRPr="00C66515">
        <w:rPr>
          <w:sz w:val="22"/>
          <w:szCs w:val="22"/>
        </w:rPr>
        <w:t xml:space="preserve"> </w:t>
      </w:r>
    </w:p>
    <w:p w:rsidR="00DD5460" w:rsidRPr="00C66515" w:rsidRDefault="00DD5460" w:rsidP="00DD5460">
      <w:pPr>
        <w:pStyle w:val="2"/>
        <w:spacing w:after="0" w:line="240" w:lineRule="auto"/>
        <w:jc w:val="both"/>
        <w:rPr>
          <w:sz w:val="22"/>
          <w:szCs w:val="22"/>
          <w:lang w:val="ru-RU"/>
        </w:rPr>
      </w:pPr>
    </w:p>
    <w:p w:rsidR="00DD5460" w:rsidRPr="00C66515" w:rsidRDefault="00DD5460" w:rsidP="00DD5460">
      <w:pPr>
        <w:spacing w:after="0" w:line="240" w:lineRule="auto"/>
        <w:ind w:left="200"/>
        <w:jc w:val="center"/>
      </w:pPr>
      <w:r w:rsidRPr="00C66515">
        <w:t>РЕКВИЗИТЫ И АДРЕСА СТОРОН</w:t>
      </w:r>
    </w:p>
    <w:p w:rsidR="00DD5460" w:rsidRPr="00C66515" w:rsidRDefault="00DD5460" w:rsidP="00DD5460">
      <w:pPr>
        <w:spacing w:after="0" w:line="240" w:lineRule="auto"/>
        <w:ind w:left="80"/>
      </w:pPr>
      <w:r w:rsidRPr="00C66515">
        <w:t>Заказчик:</w:t>
      </w:r>
    </w:p>
    <w:p w:rsidR="00DD5460" w:rsidRPr="00C66515" w:rsidRDefault="00DD5460" w:rsidP="00DD5460">
      <w:pPr>
        <w:rPr>
          <w:lang w:eastAsia="en-US"/>
        </w:rPr>
      </w:pPr>
      <w:r w:rsidRPr="00C66515">
        <w:rPr>
          <w:lang w:eastAsia="en-US"/>
        </w:rPr>
        <w:t xml:space="preserve">ОАО «ТГК-1»  </w:t>
      </w:r>
    </w:p>
    <w:p w:rsidR="00DD5460" w:rsidRPr="00C66515" w:rsidRDefault="00DD5460" w:rsidP="00DD5460">
      <w:pPr>
        <w:rPr>
          <w:lang w:eastAsia="en-US"/>
        </w:rPr>
      </w:pPr>
      <w:r w:rsidRPr="00C66515">
        <w:rPr>
          <w:lang w:eastAsia="en-US"/>
        </w:rPr>
        <w:t>ИНН 7841312071 КПП 780501001  ОГРН 1057810153400</w:t>
      </w:r>
    </w:p>
    <w:p w:rsidR="00DD5460" w:rsidRPr="00C66515" w:rsidRDefault="00DD5460" w:rsidP="00DD5460">
      <w:pPr>
        <w:rPr>
          <w:lang w:eastAsia="en-US"/>
        </w:rPr>
      </w:pPr>
      <w:r w:rsidRPr="00C66515">
        <w:rPr>
          <w:lang w:eastAsia="en-US"/>
        </w:rPr>
        <w:t xml:space="preserve">Юридический адрес: 198188, Российская Федерация, г. Санкт-Петербург, ул. Броневая, д.6 лит. Б. </w:t>
      </w:r>
    </w:p>
    <w:p w:rsidR="00DD5460" w:rsidRPr="00C66515" w:rsidRDefault="00DD5460" w:rsidP="00DD5460">
      <w:pPr>
        <w:rPr>
          <w:lang w:eastAsia="en-US"/>
        </w:rPr>
      </w:pPr>
      <w:r w:rsidRPr="00C66515">
        <w:rPr>
          <w:lang w:eastAsia="en-US"/>
        </w:rPr>
        <w:t xml:space="preserve">Почтовый адрес: 197198, Российская Федерация, г. Санкт-Петербург, пр. Добролюбова, д.16, корп.2, литера А, Бизнес-центр «Арена-Холл» </w:t>
      </w:r>
    </w:p>
    <w:p w:rsidR="00DD5460" w:rsidRPr="00C66515" w:rsidRDefault="00DD5460" w:rsidP="00DD5460">
      <w:pPr>
        <w:rPr>
          <w:lang w:eastAsia="en-US"/>
        </w:rPr>
      </w:pPr>
      <w:r w:rsidRPr="00C66515">
        <w:rPr>
          <w:lang w:eastAsia="en-US"/>
        </w:rPr>
        <w:t>Банковские реквизиты: р/с 40702810309000000005 в ОАО «АБ «РОССИЯ» г. Санкт-Петербург</w:t>
      </w:r>
      <w:r w:rsidRPr="00C66515">
        <w:rPr>
          <w:lang w:eastAsia="en-US"/>
        </w:rPr>
        <w:br/>
        <w:t xml:space="preserve">к/с 30101810800000000861, БИК 044030861 </w:t>
      </w:r>
    </w:p>
    <w:p w:rsidR="00DD5460" w:rsidRPr="00C66515" w:rsidRDefault="00DD5460" w:rsidP="00DD5460">
      <w:pPr>
        <w:rPr>
          <w:lang w:eastAsia="en-US"/>
        </w:rPr>
      </w:pPr>
      <w:r w:rsidRPr="00C66515">
        <w:rPr>
          <w:lang w:eastAsia="en-US"/>
        </w:rPr>
        <w:t>Грузополучатель:</w:t>
      </w:r>
      <w:r w:rsidRPr="00C66515">
        <w:rPr>
          <w:lang w:eastAsia="en-US"/>
        </w:rPr>
        <w:br/>
        <w:t>Филиал «Кольский» ОАО «ТГК-1»</w:t>
      </w:r>
      <w:r w:rsidRPr="00C66515">
        <w:rPr>
          <w:lang w:eastAsia="en-US"/>
        </w:rPr>
        <w:br/>
        <w:t>184355,Мурманская область, Кольский район, п. Мурмаши, ул. Советская, д.2.</w:t>
      </w:r>
      <w:r w:rsidRPr="00C66515">
        <w:rPr>
          <w:lang w:eastAsia="en-US"/>
        </w:rPr>
        <w:br/>
        <w:t>ИНН 7841312071 КПП 510543001, ОКПО  76201586, ОКВЭД  40.11.2.</w:t>
      </w:r>
    </w:p>
    <w:p w:rsidR="00DD5460" w:rsidRPr="00C66515" w:rsidRDefault="00DD5460" w:rsidP="00DD5460">
      <w:pPr>
        <w:spacing w:after="0" w:line="240" w:lineRule="auto"/>
      </w:pPr>
    </w:p>
    <w:p w:rsidR="00DD5460" w:rsidRPr="00C66515" w:rsidRDefault="00DD5460" w:rsidP="00DD5460">
      <w:pPr>
        <w:spacing w:after="0" w:line="240" w:lineRule="auto"/>
        <w:ind w:left="120"/>
      </w:pPr>
      <w:r w:rsidRPr="00C66515">
        <w:t>Подрядчик:</w:t>
      </w:r>
    </w:p>
    <w:p w:rsidR="00DD5460" w:rsidRPr="00C66515" w:rsidRDefault="00DD5460" w:rsidP="00DD5460">
      <w:pPr>
        <w:spacing w:after="0" w:line="240" w:lineRule="auto"/>
        <w:ind w:left="120"/>
      </w:pPr>
      <w:r w:rsidRPr="00C66515">
        <w:t>___________________________________, ИНН</w:t>
      </w:r>
      <w:r w:rsidRPr="00C66515">
        <w:rPr>
          <w:noProof/>
        </w:rPr>
        <w:t xml:space="preserve"> ____________КПП_________________.</w:t>
      </w:r>
    </w:p>
    <w:p w:rsidR="00DD5460" w:rsidRPr="00C66515" w:rsidRDefault="00DD5460" w:rsidP="00DD5460">
      <w:pPr>
        <w:spacing w:after="0" w:line="240" w:lineRule="auto"/>
        <w:jc w:val="both"/>
      </w:pPr>
      <w:r w:rsidRPr="00C66515">
        <w:t>ОГРН _______________.</w:t>
      </w:r>
    </w:p>
    <w:p w:rsidR="00DD5460" w:rsidRPr="00C66515" w:rsidRDefault="00DD5460" w:rsidP="00DD5460">
      <w:pPr>
        <w:spacing w:after="0" w:line="240" w:lineRule="auto"/>
        <w:jc w:val="both"/>
      </w:pPr>
      <w:r w:rsidRPr="00C66515">
        <w:t>Юридический адрес:</w:t>
      </w:r>
      <w:r w:rsidRPr="00C66515">
        <w:rPr>
          <w:noProof/>
        </w:rPr>
        <w:t xml:space="preserve"> __________, фактический алрес: ____________, тел./факс _______,</w:t>
      </w:r>
    </w:p>
    <w:p w:rsidR="00DD5460" w:rsidRPr="00C66515" w:rsidRDefault="00DD5460" w:rsidP="00DD5460">
      <w:pPr>
        <w:spacing w:after="0" w:line="240" w:lineRule="auto"/>
        <w:jc w:val="both"/>
      </w:pPr>
      <w:r w:rsidRPr="00C66515">
        <w:t>р/с</w:t>
      </w:r>
      <w:r w:rsidRPr="00C66515">
        <w:rPr>
          <w:noProof/>
        </w:rPr>
        <w:t xml:space="preserve"> _____________________________</w:t>
      </w:r>
      <w:r w:rsidRPr="00C66515">
        <w:t xml:space="preserve">в _________________________________________; </w:t>
      </w:r>
    </w:p>
    <w:p w:rsidR="00DD5460" w:rsidRPr="00C66515" w:rsidRDefault="00DD5460" w:rsidP="00DD5460">
      <w:pPr>
        <w:spacing w:after="0" w:line="240" w:lineRule="auto"/>
        <w:jc w:val="both"/>
      </w:pPr>
      <w:r w:rsidRPr="00C66515">
        <w:t>к/с</w:t>
      </w:r>
      <w:r w:rsidRPr="00C66515">
        <w:rPr>
          <w:noProof/>
        </w:rPr>
        <w:t xml:space="preserve"> ___________________________________________,</w:t>
      </w:r>
      <w:r w:rsidRPr="00C66515">
        <w:t xml:space="preserve"> БИК</w:t>
      </w:r>
      <w:r w:rsidRPr="00C66515">
        <w:rPr>
          <w:noProof/>
        </w:rPr>
        <w:t xml:space="preserve"> _______________________.</w:t>
      </w:r>
    </w:p>
    <w:p w:rsidR="00DD5460" w:rsidRPr="00C66515" w:rsidRDefault="00DD5460" w:rsidP="00DD5460">
      <w:pPr>
        <w:pStyle w:val="FR1"/>
        <w:spacing w:before="0"/>
        <w:jc w:val="both"/>
        <w:rPr>
          <w:rFonts w:ascii="Times New Roman" w:hAnsi="Times New Roman"/>
        </w:rPr>
      </w:pPr>
      <w:r w:rsidRPr="00C66515">
        <w:rPr>
          <w:rFonts w:ascii="Times New Roman" w:hAnsi="Times New Roman"/>
        </w:rPr>
        <w:t>ОКПО</w:t>
      </w:r>
      <w:r w:rsidRPr="00C66515">
        <w:rPr>
          <w:rFonts w:ascii="Times New Roman" w:hAnsi="Times New Roman"/>
          <w:noProof/>
        </w:rPr>
        <w:t xml:space="preserve"> _______________________________,</w:t>
      </w:r>
      <w:r w:rsidRPr="00C66515">
        <w:rPr>
          <w:rFonts w:ascii="Times New Roman" w:hAnsi="Times New Roman"/>
        </w:rPr>
        <w:t xml:space="preserve"> ОКВЭД</w:t>
      </w:r>
      <w:r w:rsidRPr="00C66515">
        <w:rPr>
          <w:rFonts w:ascii="Times New Roman" w:hAnsi="Times New Roman"/>
          <w:noProof/>
        </w:rPr>
        <w:t xml:space="preserve"> _____________________________.</w:t>
      </w:r>
    </w:p>
    <w:p w:rsidR="00DD5460" w:rsidRPr="00C66515" w:rsidRDefault="00DD5460" w:rsidP="00DD5460">
      <w:pPr>
        <w:spacing w:after="0" w:line="240" w:lineRule="auto"/>
      </w:pPr>
    </w:p>
    <w:p w:rsidR="00DD5460" w:rsidRPr="00C66515" w:rsidRDefault="00DD5460" w:rsidP="00DD5460">
      <w:pPr>
        <w:pStyle w:val="2"/>
        <w:spacing w:after="0" w:line="240" w:lineRule="auto"/>
        <w:jc w:val="both"/>
        <w:rPr>
          <w:sz w:val="22"/>
          <w:szCs w:val="22"/>
        </w:rPr>
      </w:pPr>
      <w:r w:rsidRPr="00C66515">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D5460" w:rsidRPr="00C66515" w:rsidRDefault="00DD5460" w:rsidP="00DD5460">
      <w:pPr>
        <w:pStyle w:val="2"/>
        <w:spacing w:after="0" w:line="240" w:lineRule="auto"/>
        <w:rPr>
          <w:sz w:val="22"/>
          <w:szCs w:val="22"/>
        </w:rPr>
      </w:pPr>
    </w:p>
    <w:p w:rsidR="00DD5460" w:rsidRPr="00C66515" w:rsidRDefault="00DD5460" w:rsidP="00DD5460">
      <w:pPr>
        <w:pStyle w:val="2"/>
        <w:spacing w:after="0" w:line="240" w:lineRule="auto"/>
        <w:rPr>
          <w:sz w:val="22"/>
          <w:szCs w:val="22"/>
        </w:rPr>
      </w:pPr>
    </w:p>
    <w:p w:rsidR="00DD5460" w:rsidRPr="00C66515" w:rsidRDefault="00DD5460" w:rsidP="00DD5460">
      <w:pPr>
        <w:pStyle w:val="2"/>
        <w:spacing w:after="0" w:line="240" w:lineRule="auto"/>
        <w:jc w:val="center"/>
        <w:rPr>
          <w:sz w:val="22"/>
          <w:szCs w:val="22"/>
        </w:rPr>
      </w:pPr>
      <w:r w:rsidRPr="00C66515">
        <w:rPr>
          <w:sz w:val="22"/>
          <w:szCs w:val="22"/>
        </w:rPr>
        <w:t>ПОДПИСИ И ПЕЧАТИ СТОРОН</w:t>
      </w:r>
    </w:p>
    <w:p w:rsidR="00DD5460" w:rsidRPr="00C66515" w:rsidRDefault="00DD5460" w:rsidP="00DD5460">
      <w:pPr>
        <w:pStyle w:val="2"/>
        <w:spacing w:after="0" w:line="240" w:lineRule="auto"/>
        <w:rPr>
          <w:sz w:val="22"/>
          <w:szCs w:val="22"/>
        </w:rPr>
      </w:pPr>
    </w:p>
    <w:p w:rsidR="00DD5460" w:rsidRPr="00C66515" w:rsidRDefault="00DD5460" w:rsidP="00DD5460">
      <w:pPr>
        <w:pStyle w:val="2"/>
        <w:spacing w:after="0" w:line="240" w:lineRule="auto"/>
        <w:rPr>
          <w:sz w:val="22"/>
          <w:szCs w:val="22"/>
        </w:rPr>
      </w:pPr>
      <w:r w:rsidRPr="00C66515">
        <w:rPr>
          <w:sz w:val="22"/>
          <w:szCs w:val="22"/>
          <w:u w:val="single"/>
        </w:rPr>
        <w:t xml:space="preserve">ЗАКАЗЧИК  </w:t>
      </w:r>
      <w:r w:rsidRPr="00C66515">
        <w:rPr>
          <w:sz w:val="22"/>
          <w:szCs w:val="22"/>
        </w:rPr>
        <w:t xml:space="preserve">                                                                                             </w:t>
      </w:r>
      <w:r w:rsidRPr="00C66515">
        <w:rPr>
          <w:sz w:val="22"/>
          <w:szCs w:val="22"/>
          <w:u w:val="single"/>
        </w:rPr>
        <w:t>ПОДРЯДЧИК</w:t>
      </w:r>
      <w:r w:rsidRPr="00C66515">
        <w:rPr>
          <w:sz w:val="22"/>
          <w:szCs w:val="22"/>
        </w:rPr>
        <w:t xml:space="preserve"> </w:t>
      </w:r>
    </w:p>
    <w:p w:rsidR="00DD5460" w:rsidRPr="00C66515" w:rsidRDefault="00DD5460" w:rsidP="00DD5460">
      <w:pPr>
        <w:pStyle w:val="2"/>
        <w:spacing w:after="0" w:line="240" w:lineRule="auto"/>
        <w:rPr>
          <w:sz w:val="22"/>
          <w:szCs w:val="22"/>
        </w:rPr>
      </w:pPr>
    </w:p>
    <w:p w:rsidR="00DD5460" w:rsidRPr="00C66515" w:rsidRDefault="00DD5460" w:rsidP="00DD5460">
      <w:pPr>
        <w:rPr>
          <w:lang w:val="x-none" w:eastAsia="x-none"/>
        </w:rPr>
      </w:pPr>
      <w:r w:rsidRPr="00C66515">
        <w:rPr>
          <w:lang w:val="x-none" w:eastAsia="x-none"/>
        </w:rPr>
        <w:t>Заместитель генерального директора-</w:t>
      </w:r>
    </w:p>
    <w:p w:rsidR="00DD5460" w:rsidRPr="00C66515" w:rsidRDefault="00DD5460" w:rsidP="00DD5460">
      <w:pPr>
        <w:rPr>
          <w:lang w:val="x-none" w:eastAsia="x-none"/>
        </w:rPr>
      </w:pPr>
      <w:r w:rsidRPr="00C66515">
        <w:rPr>
          <w:lang w:val="x-none" w:eastAsia="x-none"/>
        </w:rPr>
        <w:t>директор филиала "Кольский" ОАО "ТГК-1"</w:t>
      </w:r>
    </w:p>
    <w:p w:rsidR="00DD5460" w:rsidRPr="00C66515" w:rsidRDefault="00DD5460" w:rsidP="00DD5460">
      <w:pPr>
        <w:pStyle w:val="2"/>
        <w:spacing w:after="0" w:line="240" w:lineRule="auto"/>
        <w:rPr>
          <w:sz w:val="22"/>
          <w:szCs w:val="22"/>
        </w:rPr>
      </w:pPr>
      <w:r w:rsidRPr="00C66515">
        <w:rPr>
          <w:sz w:val="22"/>
          <w:szCs w:val="22"/>
          <w:lang w:val="ru-RU" w:eastAsia="en-US"/>
        </w:rPr>
        <w:t>_____________________ А.Г. Антипов</w:t>
      </w:r>
      <w:r w:rsidRPr="00C66515">
        <w:rPr>
          <w:sz w:val="22"/>
          <w:szCs w:val="22"/>
        </w:rPr>
        <w:t xml:space="preserve">      </w:t>
      </w:r>
      <w:r w:rsidRPr="00C66515">
        <w:rPr>
          <w:sz w:val="22"/>
          <w:szCs w:val="22"/>
        </w:rPr>
        <w:tab/>
      </w:r>
      <w:r w:rsidRPr="00C66515">
        <w:rPr>
          <w:sz w:val="22"/>
          <w:szCs w:val="22"/>
        </w:rPr>
        <w:tab/>
      </w:r>
      <w:r w:rsidRPr="00C66515">
        <w:rPr>
          <w:sz w:val="22"/>
          <w:szCs w:val="22"/>
        </w:rPr>
        <w:tab/>
      </w:r>
      <w:r w:rsidRPr="00C66515">
        <w:rPr>
          <w:sz w:val="22"/>
          <w:szCs w:val="22"/>
        </w:rPr>
        <w:tab/>
        <w:t>_____________________</w:t>
      </w:r>
    </w:p>
    <w:p w:rsidR="00DD5460" w:rsidRPr="00C66515" w:rsidRDefault="00DD5460" w:rsidP="00DD5460">
      <w:pPr>
        <w:spacing w:after="0" w:line="240" w:lineRule="auto"/>
      </w:pPr>
    </w:p>
    <w:p w:rsidR="00DD5460" w:rsidRPr="00C66515" w:rsidRDefault="00DD5460" w:rsidP="00DD5460">
      <w:pPr>
        <w:spacing w:after="0" w:line="240" w:lineRule="auto"/>
      </w:pPr>
    </w:p>
    <w:p w:rsidR="00DD5460" w:rsidRPr="00C66515" w:rsidRDefault="00DD5460" w:rsidP="00DD5460">
      <w:pPr>
        <w:pStyle w:val="Heading70"/>
        <w:keepNext/>
        <w:keepLines/>
        <w:shd w:val="clear" w:color="auto" w:fill="auto"/>
        <w:spacing w:after="0" w:line="240" w:lineRule="auto"/>
        <w:rPr>
          <w:rFonts w:ascii="Times New Roman" w:hAnsi="Times New Roman" w:cs="Times New Roman"/>
          <w:sz w:val="22"/>
          <w:szCs w:val="22"/>
        </w:rPr>
      </w:pPr>
      <w:bookmarkStart w:id="1" w:name="bookmark6"/>
      <w:r w:rsidRPr="00C66515">
        <w:rPr>
          <w:rFonts w:ascii="Times New Roman" w:hAnsi="Times New Roman" w:cs="Times New Roman"/>
          <w:sz w:val="22"/>
          <w:szCs w:val="22"/>
        </w:rPr>
        <w:t xml:space="preserve">                          </w:t>
      </w:r>
    </w:p>
    <w:p w:rsidR="00DD5460" w:rsidRPr="00C66515" w:rsidRDefault="00DD5460" w:rsidP="00DD5460">
      <w:pPr>
        <w:pStyle w:val="Heading70"/>
        <w:keepNext/>
        <w:keepLines/>
        <w:shd w:val="clear" w:color="auto" w:fill="auto"/>
        <w:spacing w:after="0" w:line="240" w:lineRule="auto"/>
        <w:rPr>
          <w:rFonts w:ascii="Times New Roman" w:hAnsi="Times New Roman" w:cs="Times New Roman"/>
          <w:sz w:val="22"/>
          <w:szCs w:val="22"/>
        </w:rPr>
      </w:pPr>
      <w:r w:rsidRPr="00C66515">
        <w:rPr>
          <w:rFonts w:ascii="Times New Roman" w:hAnsi="Times New Roman" w:cs="Times New Roman"/>
          <w:sz w:val="22"/>
          <w:szCs w:val="22"/>
        </w:rPr>
        <w:t xml:space="preserve">                                                              </w:t>
      </w:r>
      <w:r w:rsidRPr="00C66515">
        <w:rPr>
          <w:rFonts w:ascii="Times New Roman" w:hAnsi="Times New Roman" w:cs="Times New Roman"/>
          <w:sz w:val="22"/>
          <w:szCs w:val="22"/>
        </w:rPr>
        <w:tab/>
      </w:r>
      <w:r w:rsidRPr="00C66515">
        <w:rPr>
          <w:rFonts w:ascii="Times New Roman" w:hAnsi="Times New Roman" w:cs="Times New Roman"/>
          <w:sz w:val="22"/>
          <w:szCs w:val="22"/>
        </w:rPr>
        <w:tab/>
      </w:r>
      <w:r w:rsidRPr="00C66515">
        <w:rPr>
          <w:rFonts w:ascii="Times New Roman" w:hAnsi="Times New Roman" w:cs="Times New Roman"/>
          <w:sz w:val="22"/>
          <w:szCs w:val="22"/>
        </w:rPr>
        <w:tab/>
      </w:r>
      <w:r w:rsidRPr="00C66515">
        <w:rPr>
          <w:rFonts w:ascii="Times New Roman" w:hAnsi="Times New Roman" w:cs="Times New Roman"/>
          <w:sz w:val="22"/>
          <w:szCs w:val="22"/>
        </w:rPr>
        <w:tab/>
      </w:r>
    </w:p>
    <w:p w:rsidR="00DD5460" w:rsidRPr="00C66515" w:rsidRDefault="00DD5460" w:rsidP="00DD5460">
      <w:pPr>
        <w:pStyle w:val="Heading70"/>
        <w:keepNext/>
        <w:keepLines/>
        <w:shd w:val="clear" w:color="auto" w:fill="auto"/>
        <w:spacing w:after="0" w:line="240" w:lineRule="auto"/>
        <w:ind w:left="5664" w:firstLine="708"/>
        <w:rPr>
          <w:rFonts w:ascii="Times New Roman" w:hAnsi="Times New Roman" w:cs="Times New Roman"/>
          <w:sz w:val="22"/>
          <w:szCs w:val="22"/>
        </w:rPr>
      </w:pPr>
      <w:r w:rsidRPr="00C66515">
        <w:rPr>
          <w:rFonts w:ascii="Times New Roman" w:hAnsi="Times New Roman" w:cs="Times New Roman"/>
          <w:sz w:val="22"/>
          <w:szCs w:val="22"/>
        </w:rPr>
        <w:br w:type="page"/>
      </w:r>
      <w:r w:rsidRPr="00C66515">
        <w:rPr>
          <w:rFonts w:ascii="Times New Roman" w:hAnsi="Times New Roman" w:cs="Times New Roman"/>
          <w:sz w:val="22"/>
          <w:szCs w:val="22"/>
        </w:rPr>
        <w:lastRenderedPageBreak/>
        <w:t xml:space="preserve">   Приложение № 10</w:t>
      </w:r>
    </w:p>
    <w:p w:rsidR="00DD5460" w:rsidRPr="00C66515" w:rsidRDefault="00DD5460" w:rsidP="00DD5460">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C66515">
        <w:rPr>
          <w:rFonts w:ascii="Times New Roman" w:hAnsi="Times New Roman" w:cs="Times New Roman"/>
          <w:sz w:val="22"/>
          <w:szCs w:val="22"/>
        </w:rPr>
        <w:t>к договору №____</w:t>
      </w:r>
    </w:p>
    <w:p w:rsidR="00DD5460" w:rsidRPr="00C66515" w:rsidRDefault="00DD5460" w:rsidP="00DD5460">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C66515">
        <w:rPr>
          <w:rFonts w:ascii="Times New Roman" w:hAnsi="Times New Roman" w:cs="Times New Roman"/>
          <w:sz w:val="22"/>
          <w:szCs w:val="22"/>
        </w:rPr>
        <w:t>от «___ »______2016 г.</w:t>
      </w:r>
    </w:p>
    <w:p w:rsidR="00DD5460" w:rsidRPr="00C66515" w:rsidRDefault="00DD5460" w:rsidP="00DD5460">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DD5460" w:rsidRPr="00C66515" w:rsidRDefault="00DD5460" w:rsidP="00DD5460">
      <w:pPr>
        <w:pStyle w:val="Heading70"/>
        <w:keepNext/>
        <w:keepLines/>
        <w:shd w:val="clear" w:color="auto" w:fill="auto"/>
        <w:spacing w:after="0" w:line="240" w:lineRule="auto"/>
        <w:ind w:right="700"/>
        <w:jc w:val="center"/>
        <w:rPr>
          <w:rFonts w:ascii="Times New Roman" w:hAnsi="Times New Roman" w:cs="Times New Roman"/>
          <w:sz w:val="22"/>
          <w:szCs w:val="22"/>
        </w:rPr>
      </w:pPr>
      <w:r w:rsidRPr="00C66515">
        <w:rPr>
          <w:rFonts w:ascii="Times New Roman" w:hAnsi="Times New Roman" w:cs="Times New Roman"/>
          <w:sz w:val="22"/>
          <w:szCs w:val="22"/>
        </w:rPr>
        <w:t xml:space="preserve">ТРЕБОВАНИЯ </w:t>
      </w:r>
    </w:p>
    <w:p w:rsidR="00DD5460" w:rsidRPr="00C66515" w:rsidRDefault="00DD5460" w:rsidP="00DD5460">
      <w:pPr>
        <w:pStyle w:val="Heading70"/>
        <w:keepNext/>
        <w:keepLines/>
        <w:shd w:val="clear" w:color="auto" w:fill="auto"/>
        <w:spacing w:after="0" w:line="240" w:lineRule="auto"/>
        <w:ind w:right="700"/>
        <w:jc w:val="center"/>
        <w:rPr>
          <w:rFonts w:ascii="Times New Roman" w:hAnsi="Times New Roman" w:cs="Times New Roman"/>
          <w:sz w:val="22"/>
          <w:szCs w:val="22"/>
        </w:rPr>
      </w:pPr>
      <w:r w:rsidRPr="00C66515">
        <w:rPr>
          <w:rFonts w:ascii="Times New Roman" w:hAnsi="Times New Roman" w:cs="Times New Roman"/>
          <w:sz w:val="22"/>
          <w:szCs w:val="22"/>
        </w:rPr>
        <w:t>по охране труда, промышленной безопасности и охране окружающей среды</w:t>
      </w:r>
      <w:bookmarkEnd w:id="2"/>
    </w:p>
    <w:p w:rsidR="00DD5460" w:rsidRPr="00C66515" w:rsidRDefault="00DD5460" w:rsidP="00DD5460">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DD5460" w:rsidRPr="00C66515" w:rsidRDefault="00DD5460" w:rsidP="00DD5460">
      <w:pPr>
        <w:pStyle w:val="Heading70"/>
        <w:keepNext/>
        <w:keepLines/>
        <w:shd w:val="clear" w:color="auto" w:fill="auto"/>
        <w:spacing w:after="0" w:line="240" w:lineRule="auto"/>
        <w:ind w:right="700"/>
        <w:jc w:val="center"/>
        <w:rPr>
          <w:rFonts w:ascii="Times New Roman" w:hAnsi="Times New Roman" w:cs="Times New Roman"/>
          <w:sz w:val="22"/>
          <w:szCs w:val="22"/>
        </w:rPr>
      </w:pPr>
      <w:r w:rsidRPr="00C66515">
        <w:rPr>
          <w:rFonts w:ascii="Times New Roman" w:hAnsi="Times New Roman" w:cs="Times New Roman"/>
          <w:sz w:val="22"/>
          <w:szCs w:val="22"/>
        </w:rPr>
        <w:t>1. Введение.</w:t>
      </w:r>
      <w:bookmarkEnd w:id="3"/>
    </w:p>
    <w:p w:rsidR="00DD5460" w:rsidRPr="00C66515" w:rsidRDefault="00DD5460" w:rsidP="00DD5460">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DD5460" w:rsidRPr="00C66515" w:rsidRDefault="00DD5460" w:rsidP="00DD5460">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DD5460" w:rsidRPr="00C66515" w:rsidRDefault="00DD5460" w:rsidP="00DD5460">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DD5460" w:rsidRPr="00C66515" w:rsidRDefault="00DD5460" w:rsidP="00DD5460">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C66515">
        <w:rPr>
          <w:rFonts w:ascii="Times New Roman" w:hAnsi="Times New Roman" w:cs="Times New Roman"/>
          <w:sz w:val="22"/>
          <w:szCs w:val="22"/>
        </w:rPr>
        <w:t>Соблюдение требований законодательства.</w:t>
      </w:r>
      <w:bookmarkEnd w:id="4"/>
    </w:p>
    <w:p w:rsidR="00DD5460" w:rsidRPr="00C66515" w:rsidRDefault="00DD5460" w:rsidP="00DD5460">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DD5460" w:rsidRPr="00C66515" w:rsidRDefault="00DD5460" w:rsidP="00DD5460">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DD5460" w:rsidRPr="00C66515" w:rsidRDefault="00DD5460" w:rsidP="00DD5460">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DD5460" w:rsidRPr="00C66515" w:rsidRDefault="00DD5460" w:rsidP="00DD5460">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C66515">
        <w:rPr>
          <w:rFonts w:ascii="Times New Roman" w:hAnsi="Times New Roman" w:cs="Times New Roman"/>
          <w:sz w:val="22"/>
          <w:szCs w:val="22"/>
        </w:rPr>
        <w:t>Средства индивидуальной защиты (СИЗ).</w:t>
      </w:r>
      <w:bookmarkEnd w:id="5"/>
    </w:p>
    <w:p w:rsidR="00DD5460" w:rsidRPr="00C66515" w:rsidRDefault="00DD5460" w:rsidP="00DD5460">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DD5460" w:rsidRPr="00C66515" w:rsidRDefault="00DD5460" w:rsidP="00DD5460">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C66515">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DD5460" w:rsidRPr="00C66515" w:rsidRDefault="00DD5460" w:rsidP="00DD5460">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C66515">
        <w:rPr>
          <w:rFonts w:ascii="Times New Roman" w:hAnsi="Times New Roman" w:cs="Times New Roman"/>
          <w:b/>
          <w:sz w:val="22"/>
          <w:szCs w:val="22"/>
        </w:rPr>
        <w:t>4</w:t>
      </w:r>
      <w:r w:rsidRPr="00C66515">
        <w:rPr>
          <w:rFonts w:ascii="Times New Roman" w:hAnsi="Times New Roman" w:cs="Times New Roman"/>
          <w:sz w:val="22"/>
          <w:szCs w:val="22"/>
        </w:rPr>
        <w:t>. Транспорт Подрядчика.</w:t>
      </w:r>
      <w:bookmarkEnd w:id="6"/>
    </w:p>
    <w:p w:rsidR="00DD5460" w:rsidRPr="00C66515" w:rsidRDefault="00DD5460" w:rsidP="00DD5460">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C66515">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DD5460" w:rsidRPr="00C66515" w:rsidRDefault="00DD5460" w:rsidP="00DD5460">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C66515">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DD5460" w:rsidRPr="00C66515" w:rsidRDefault="00DD5460" w:rsidP="00DD5460">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C66515">
        <w:rPr>
          <w:rFonts w:ascii="Times New Roman" w:hAnsi="Times New Roman" w:cs="Times New Roman"/>
          <w:b/>
          <w:sz w:val="22"/>
          <w:szCs w:val="22"/>
        </w:rPr>
        <w:t>5.</w:t>
      </w:r>
      <w:r w:rsidRPr="00C66515">
        <w:rPr>
          <w:rFonts w:ascii="Times New Roman" w:hAnsi="Times New Roman" w:cs="Times New Roman"/>
          <w:sz w:val="22"/>
          <w:szCs w:val="22"/>
        </w:rPr>
        <w:t xml:space="preserve"> Допуск и отстранение от проведения работ.</w:t>
      </w:r>
      <w:bookmarkEnd w:id="7"/>
    </w:p>
    <w:p w:rsidR="00DD5460" w:rsidRPr="00C66515" w:rsidRDefault="00DD5460" w:rsidP="00DD5460">
      <w:pPr>
        <w:pStyle w:val="3"/>
        <w:shd w:val="clear" w:color="auto" w:fill="auto"/>
        <w:tabs>
          <w:tab w:val="left" w:pos="851"/>
        </w:tabs>
        <w:spacing w:line="240" w:lineRule="auto"/>
        <w:ind w:right="40" w:firstLine="709"/>
        <w:rPr>
          <w:rFonts w:ascii="Times New Roman" w:hAnsi="Times New Roman" w:cs="Times New Roman"/>
          <w:sz w:val="22"/>
          <w:szCs w:val="22"/>
        </w:rPr>
      </w:pPr>
      <w:r w:rsidRPr="00C66515">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DD5460" w:rsidRPr="00C66515" w:rsidRDefault="00DD5460" w:rsidP="00DD5460">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C66515">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DD5460" w:rsidRPr="00C66515" w:rsidRDefault="00DD5460" w:rsidP="00DD5460">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C66515">
        <w:rPr>
          <w:rFonts w:ascii="Times New Roman" w:hAnsi="Times New Roman" w:cs="Times New Roman"/>
          <w:sz w:val="22"/>
          <w:szCs w:val="22"/>
        </w:rPr>
        <w:t>5.3.Не допускать пронос и нахождение на территории Объектов производства работ</w:t>
      </w:r>
    </w:p>
    <w:p w:rsidR="00DD5460" w:rsidRPr="00C66515" w:rsidRDefault="00DD5460" w:rsidP="00DD5460">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C66515">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DD5460" w:rsidRPr="00C66515" w:rsidRDefault="00DD5460" w:rsidP="00DD5460">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C66515">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DD5460" w:rsidRPr="00C66515" w:rsidRDefault="00DD5460" w:rsidP="00DD5460">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C66515">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DD5460" w:rsidRPr="00C66515" w:rsidRDefault="00DD5460" w:rsidP="00DD5460">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C66515">
        <w:rPr>
          <w:rFonts w:ascii="Times New Roman" w:hAnsi="Times New Roman" w:cs="Times New Roman"/>
          <w:sz w:val="22"/>
          <w:szCs w:val="22"/>
        </w:rPr>
        <w:t>В целях обеспечения контроля за указанными ограничениями Заказчик имеет право</w:t>
      </w:r>
    </w:p>
    <w:p w:rsidR="00DD5460" w:rsidRPr="00C66515" w:rsidRDefault="00DD5460" w:rsidP="00DD5460">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C66515">
        <w:rPr>
          <w:rFonts w:ascii="Times New Roman" w:hAnsi="Times New Roman" w:cs="Times New Roman"/>
          <w:sz w:val="22"/>
          <w:szCs w:val="22"/>
        </w:rPr>
        <w:lastRenderedPageBreak/>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DD5460" w:rsidRPr="00C66515" w:rsidRDefault="00DD5460" w:rsidP="00DD5460">
      <w:pPr>
        <w:pStyle w:val="3"/>
        <w:shd w:val="clear" w:color="auto" w:fill="auto"/>
        <w:tabs>
          <w:tab w:val="left" w:pos="1194"/>
        </w:tabs>
        <w:spacing w:line="240" w:lineRule="auto"/>
        <w:ind w:right="40" w:firstLine="0"/>
        <w:rPr>
          <w:rFonts w:ascii="Times New Roman" w:hAnsi="Times New Roman" w:cs="Times New Roman"/>
          <w:sz w:val="22"/>
          <w:szCs w:val="22"/>
        </w:rPr>
      </w:pPr>
      <w:r w:rsidRPr="00C66515">
        <w:rPr>
          <w:rFonts w:ascii="Times New Roman" w:hAnsi="Times New Roman" w:cs="Times New Roman"/>
          <w:b/>
          <w:sz w:val="22"/>
          <w:szCs w:val="22"/>
        </w:rPr>
        <w:t xml:space="preserve">                                           6.</w:t>
      </w:r>
      <w:r w:rsidRPr="00C66515">
        <w:rPr>
          <w:rFonts w:ascii="Times New Roman" w:hAnsi="Times New Roman" w:cs="Times New Roman"/>
          <w:sz w:val="22"/>
          <w:szCs w:val="22"/>
        </w:rPr>
        <w:t xml:space="preserve"> Порядок фиксации фактов   </w:t>
      </w:r>
    </w:p>
    <w:p w:rsidR="00DD5460" w:rsidRPr="00C66515" w:rsidRDefault="00DD5460" w:rsidP="00DD5460">
      <w:pPr>
        <w:pStyle w:val="3"/>
        <w:shd w:val="clear" w:color="auto" w:fill="auto"/>
        <w:tabs>
          <w:tab w:val="left" w:pos="1194"/>
        </w:tabs>
        <w:spacing w:line="240" w:lineRule="auto"/>
        <w:ind w:right="40" w:firstLine="0"/>
        <w:rPr>
          <w:rFonts w:ascii="Times New Roman" w:hAnsi="Times New Roman" w:cs="Times New Roman"/>
          <w:sz w:val="22"/>
          <w:szCs w:val="22"/>
        </w:rPr>
      </w:pPr>
      <w:r w:rsidRPr="00C66515">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DD5460" w:rsidRPr="00C66515" w:rsidRDefault="00DD5460" w:rsidP="00DD5460">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C66515">
        <w:rPr>
          <w:rFonts w:ascii="Times New Roman" w:hAnsi="Times New Roman" w:cs="Times New Roman"/>
          <w:sz w:val="22"/>
          <w:szCs w:val="22"/>
        </w:rPr>
        <w:t>медицинским осмотром или освидетельствованием;</w:t>
      </w:r>
    </w:p>
    <w:p w:rsidR="00DD5460" w:rsidRPr="00C66515" w:rsidRDefault="00DD5460" w:rsidP="00DD5460">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C66515">
        <w:rPr>
          <w:rFonts w:ascii="Times New Roman" w:hAnsi="Times New Roman" w:cs="Times New Roman"/>
          <w:sz w:val="22"/>
          <w:szCs w:val="22"/>
        </w:rPr>
        <w:t>актами, подписанными уполномоченными представителями сторон договора;</w:t>
      </w:r>
    </w:p>
    <w:p w:rsidR="00DD5460" w:rsidRPr="00C66515" w:rsidRDefault="00DD5460" w:rsidP="00DD5460">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C66515">
        <w:rPr>
          <w:rFonts w:ascii="Times New Roman" w:hAnsi="Times New Roman" w:cs="Times New Roman"/>
          <w:sz w:val="22"/>
          <w:szCs w:val="22"/>
        </w:rPr>
        <w:t>письменными объяснениями виновного работника Подрядчика.</w:t>
      </w:r>
    </w:p>
    <w:p w:rsidR="00DD5460" w:rsidRPr="00C66515" w:rsidRDefault="00DD5460" w:rsidP="00DD5460">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C66515">
        <w:rPr>
          <w:rFonts w:ascii="Times New Roman" w:hAnsi="Times New Roman" w:cs="Times New Roman"/>
          <w:b/>
          <w:sz w:val="22"/>
          <w:szCs w:val="22"/>
        </w:rPr>
        <w:t xml:space="preserve">                                           7.</w:t>
      </w:r>
      <w:r w:rsidRPr="00C66515">
        <w:rPr>
          <w:rFonts w:ascii="Times New Roman" w:hAnsi="Times New Roman" w:cs="Times New Roman"/>
          <w:sz w:val="22"/>
          <w:szCs w:val="22"/>
        </w:rPr>
        <w:t xml:space="preserve"> Требования к оборудованию.</w:t>
      </w:r>
      <w:bookmarkEnd w:id="8"/>
    </w:p>
    <w:p w:rsidR="00DD5460" w:rsidRPr="00C66515" w:rsidRDefault="00DD5460" w:rsidP="00DD5460">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DD5460" w:rsidRPr="00C66515" w:rsidRDefault="00DD5460" w:rsidP="00DD5460">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DD5460" w:rsidRPr="00C66515" w:rsidRDefault="00DD5460" w:rsidP="00DD5460">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DD5460" w:rsidRPr="00C66515" w:rsidRDefault="00DD5460" w:rsidP="00DD5460">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DD5460" w:rsidRPr="00C66515" w:rsidRDefault="00DD5460" w:rsidP="00DD5460">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DD5460" w:rsidRPr="00C66515" w:rsidRDefault="00DD5460" w:rsidP="00DD5460">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D5460" w:rsidRPr="00C66515" w:rsidRDefault="00DD5460" w:rsidP="00DD5460">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DD5460" w:rsidRPr="00C66515" w:rsidRDefault="00DD5460" w:rsidP="00DD5460">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DD5460" w:rsidRPr="00C66515" w:rsidRDefault="00DD5460" w:rsidP="00DD5460">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DD5460" w:rsidRPr="00C66515" w:rsidRDefault="00DD5460" w:rsidP="00DD5460">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DD5460" w:rsidRPr="00C66515" w:rsidRDefault="00DD5460" w:rsidP="00DD5460">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C66515">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DD5460" w:rsidRPr="00C66515" w:rsidRDefault="00DD5460" w:rsidP="00DD5460">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C66515">
        <w:rPr>
          <w:rFonts w:ascii="Times New Roman" w:hAnsi="Times New Roman" w:cs="Times New Roman"/>
          <w:b/>
          <w:sz w:val="22"/>
          <w:szCs w:val="22"/>
        </w:rPr>
        <w:t>8.</w:t>
      </w:r>
      <w:r w:rsidRPr="00C66515">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DD5460" w:rsidRPr="00C66515" w:rsidRDefault="00DD5460" w:rsidP="00DD5460">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C66515">
        <w:rPr>
          <w:rFonts w:ascii="Times New Roman" w:hAnsi="Times New Roman" w:cs="Times New Roman"/>
          <w:sz w:val="22"/>
          <w:szCs w:val="22"/>
        </w:rPr>
        <w:t>здоровья.</w:t>
      </w:r>
      <w:bookmarkEnd w:id="10"/>
    </w:p>
    <w:p w:rsidR="00DD5460" w:rsidRPr="00C66515" w:rsidRDefault="00DD5460" w:rsidP="00DD5460">
      <w:pPr>
        <w:pStyle w:val="3"/>
        <w:shd w:val="clear" w:color="auto" w:fill="auto"/>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DD5460" w:rsidRPr="00C66515" w:rsidRDefault="00DD5460" w:rsidP="00DD5460">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C66515">
        <w:rPr>
          <w:rFonts w:ascii="Times New Roman" w:hAnsi="Times New Roman" w:cs="Times New Roman"/>
          <w:b/>
          <w:sz w:val="22"/>
          <w:szCs w:val="22"/>
        </w:rPr>
        <w:t>9.</w:t>
      </w:r>
      <w:r w:rsidRPr="00C66515">
        <w:rPr>
          <w:rFonts w:ascii="Times New Roman" w:hAnsi="Times New Roman" w:cs="Times New Roman"/>
          <w:sz w:val="22"/>
          <w:szCs w:val="22"/>
        </w:rPr>
        <w:t xml:space="preserve"> Состояние мест проведения работ.</w:t>
      </w:r>
      <w:bookmarkEnd w:id="11"/>
    </w:p>
    <w:p w:rsidR="00DD5460" w:rsidRPr="00C66515" w:rsidRDefault="00DD5460" w:rsidP="00DD5460">
      <w:pPr>
        <w:pStyle w:val="3"/>
        <w:shd w:val="clear" w:color="auto" w:fill="auto"/>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DD5460" w:rsidRPr="00C66515" w:rsidRDefault="00DD5460" w:rsidP="00DD5460">
      <w:pPr>
        <w:pStyle w:val="3"/>
        <w:shd w:val="clear" w:color="auto" w:fill="auto"/>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lastRenderedPageBreak/>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DD5460" w:rsidRPr="00C66515" w:rsidRDefault="00DD5460" w:rsidP="00DD5460">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C66515">
        <w:rPr>
          <w:rFonts w:ascii="Times New Roman" w:hAnsi="Times New Roman" w:cs="Times New Roman"/>
          <w:b/>
          <w:sz w:val="22"/>
          <w:szCs w:val="22"/>
        </w:rPr>
        <w:t>10.</w:t>
      </w:r>
      <w:r w:rsidRPr="00C66515">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C66515">
        <w:rPr>
          <w:rFonts w:ascii="Times New Roman" w:hAnsi="Times New Roman" w:cs="Times New Roman"/>
          <w:sz w:val="22"/>
          <w:szCs w:val="22"/>
        </w:rPr>
        <w:t xml:space="preserve"> </w:t>
      </w:r>
      <w:bookmarkStart w:id="13" w:name="bookmark19"/>
      <w:r w:rsidRPr="00C66515">
        <w:rPr>
          <w:rFonts w:ascii="Times New Roman" w:hAnsi="Times New Roman" w:cs="Times New Roman"/>
          <w:sz w:val="22"/>
          <w:szCs w:val="22"/>
        </w:rPr>
        <w:t>охране окружающей среды.</w:t>
      </w:r>
      <w:bookmarkEnd w:id="13"/>
    </w:p>
    <w:p w:rsidR="00DD5460" w:rsidRPr="00C66515" w:rsidRDefault="00DD5460" w:rsidP="00DD5460">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DD5460" w:rsidRPr="00C66515" w:rsidRDefault="00DD5460" w:rsidP="00DD5460">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DD5460" w:rsidRPr="00C66515" w:rsidRDefault="00DD5460" w:rsidP="00DD5460">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DD5460" w:rsidRPr="00C66515" w:rsidRDefault="00DD5460" w:rsidP="00DD5460">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DD5460" w:rsidRPr="00C66515" w:rsidRDefault="00DD5460" w:rsidP="00DD5460">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DD5460" w:rsidRPr="00C66515" w:rsidRDefault="00DD5460" w:rsidP="00DD5460">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DD5460" w:rsidRPr="00C66515" w:rsidRDefault="00DD5460" w:rsidP="00DD5460">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DD5460" w:rsidRPr="00C66515" w:rsidRDefault="00DD5460" w:rsidP="00DD5460">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DD5460" w:rsidRPr="00C66515" w:rsidRDefault="00DD5460" w:rsidP="00DD5460">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C66515">
        <w:rPr>
          <w:rStyle w:val="21"/>
          <w:rFonts w:ascii="Times New Roman" w:hAnsi="Times New Roman" w:cs="Times New Roman"/>
          <w:sz w:val="22"/>
          <w:szCs w:val="22"/>
        </w:rPr>
        <w:t>Уплачивать штраф з</w:t>
      </w:r>
      <w:r w:rsidRPr="00C66515">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DD5460" w:rsidRPr="00C66515" w:rsidRDefault="00DD5460" w:rsidP="00DD5460">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DD5460" w:rsidRPr="00C66515" w:rsidRDefault="00DD5460" w:rsidP="00DD5460">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DD5460" w:rsidRPr="00C66515" w:rsidRDefault="00DD5460" w:rsidP="00DD5460">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DD5460" w:rsidRPr="00C66515" w:rsidRDefault="00DD5460" w:rsidP="00DD5460">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C66515">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DD5460" w:rsidRPr="00C66515" w:rsidRDefault="00DD5460" w:rsidP="00DD5460">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DD5460" w:rsidRPr="00C66515" w:rsidRDefault="00DD5460" w:rsidP="00DD5460">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DD5460" w:rsidRPr="00C66515" w:rsidRDefault="00DD5460" w:rsidP="00DD5460">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DD5460" w:rsidRPr="00C66515" w:rsidRDefault="00DD5460" w:rsidP="00DD5460">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lastRenderedPageBreak/>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DD5460" w:rsidRPr="00C66515" w:rsidRDefault="00DD5460" w:rsidP="00DD5460">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DD5460" w:rsidRPr="00C66515" w:rsidRDefault="00DD5460" w:rsidP="00DD5460">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DD5460" w:rsidRPr="00C66515" w:rsidRDefault="00DD5460" w:rsidP="00DD5460">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DD5460" w:rsidRPr="00C66515" w:rsidRDefault="00DD5460" w:rsidP="00DD5460">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DD5460" w:rsidRPr="00C66515" w:rsidRDefault="00DD5460" w:rsidP="00DD5460">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DD5460" w:rsidRPr="00C66515" w:rsidRDefault="00DD5460" w:rsidP="00DD5460">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DD5460" w:rsidRPr="00C66515" w:rsidRDefault="00DD5460" w:rsidP="00DD5460">
      <w:pPr>
        <w:pStyle w:val="3"/>
        <w:shd w:val="clear" w:color="auto" w:fill="auto"/>
        <w:spacing w:line="240" w:lineRule="auto"/>
        <w:ind w:left="20" w:right="20" w:firstLine="720"/>
        <w:rPr>
          <w:rFonts w:ascii="Times New Roman" w:hAnsi="Times New Roman" w:cs="Times New Roman"/>
          <w:sz w:val="22"/>
          <w:szCs w:val="22"/>
        </w:rPr>
      </w:pPr>
      <w:r w:rsidRPr="00C66515">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DD5460" w:rsidRPr="00C66515" w:rsidRDefault="00DD5460" w:rsidP="00DD5460">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C66515">
        <w:rPr>
          <w:rFonts w:ascii="Times New Roman" w:hAnsi="Times New Roman" w:cs="Times New Roman"/>
          <w:sz w:val="22"/>
          <w:szCs w:val="22"/>
        </w:rPr>
        <w:t>«Заказчик»</w:t>
      </w:r>
      <w:r w:rsidRPr="00C66515">
        <w:rPr>
          <w:rFonts w:ascii="Times New Roman" w:hAnsi="Times New Roman" w:cs="Times New Roman"/>
          <w:sz w:val="22"/>
          <w:szCs w:val="22"/>
        </w:rPr>
        <w:tab/>
        <w:t>«Подрядчик»</w:t>
      </w:r>
    </w:p>
    <w:p w:rsidR="00DD5460" w:rsidRPr="00C66515" w:rsidRDefault="00DD5460" w:rsidP="00DD5460">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D5460" w:rsidRPr="00C66515" w:rsidRDefault="00DD5460" w:rsidP="00DD5460">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DD5460" w:rsidRPr="00C66515" w:rsidRDefault="00DD5460" w:rsidP="00DD5460">
      <w:pPr>
        <w:spacing w:line="240" w:lineRule="auto"/>
      </w:pPr>
      <w:r w:rsidRPr="00C66515">
        <w:t xml:space="preserve">________________________                                       </w:t>
      </w:r>
      <w:r w:rsidRPr="00C66515">
        <w:tab/>
      </w:r>
      <w:r w:rsidRPr="00C66515">
        <w:tab/>
      </w:r>
      <w:r w:rsidRPr="00C66515">
        <w:tab/>
        <w:t>______________________</w:t>
      </w:r>
      <w:r w:rsidRPr="00C66515">
        <w:tab/>
      </w:r>
    </w:p>
    <w:bookmarkEnd w:id="1"/>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p>
    <w:p w:rsidR="00DD5460" w:rsidRPr="00C66515" w:rsidRDefault="00DD5460" w:rsidP="00C66515">
      <w:pPr>
        <w:spacing w:after="0" w:line="240" w:lineRule="auto"/>
      </w:pPr>
    </w:p>
    <w:p w:rsidR="00DD5460" w:rsidRPr="00C66515" w:rsidRDefault="00DD5460" w:rsidP="00DD5460">
      <w:pPr>
        <w:spacing w:after="0" w:line="240" w:lineRule="auto"/>
        <w:ind w:left="6420"/>
      </w:pPr>
    </w:p>
    <w:p w:rsidR="00DD5460" w:rsidRPr="00C66515" w:rsidRDefault="00DD5460" w:rsidP="00DD5460">
      <w:pPr>
        <w:spacing w:after="0" w:line="240" w:lineRule="auto"/>
        <w:ind w:left="6420"/>
      </w:pPr>
      <w:r w:rsidRPr="00C66515">
        <w:lastRenderedPageBreak/>
        <w:t>Приложение № 11</w:t>
      </w:r>
    </w:p>
    <w:p w:rsidR="00DD5460" w:rsidRPr="00C66515" w:rsidRDefault="00DD5460" w:rsidP="00DD5460">
      <w:pPr>
        <w:tabs>
          <w:tab w:val="left" w:leader="underscore" w:pos="8472"/>
        </w:tabs>
        <w:spacing w:after="0" w:line="240" w:lineRule="auto"/>
        <w:ind w:left="6420"/>
      </w:pPr>
      <w:r w:rsidRPr="00C66515">
        <w:t>к договору №</w:t>
      </w:r>
      <w:r w:rsidRPr="00C66515">
        <w:tab/>
      </w:r>
    </w:p>
    <w:p w:rsidR="00DD5460" w:rsidRPr="00C66515" w:rsidRDefault="00DD5460" w:rsidP="00DD5460">
      <w:pPr>
        <w:tabs>
          <w:tab w:val="left" w:leader="underscore" w:pos="7914"/>
        </w:tabs>
        <w:spacing w:after="0" w:line="240" w:lineRule="auto"/>
        <w:ind w:left="6420"/>
      </w:pPr>
      <w:r w:rsidRPr="00C66515">
        <w:t xml:space="preserve">от « ___» </w:t>
      </w:r>
      <w:r w:rsidRPr="00C66515">
        <w:tab/>
        <w:t>2016 г.</w:t>
      </w:r>
    </w:p>
    <w:p w:rsidR="00DD5460" w:rsidRPr="00C66515" w:rsidRDefault="00DD5460" w:rsidP="00DD5460">
      <w:pPr>
        <w:keepNext/>
        <w:keepLines/>
        <w:spacing w:after="0" w:line="240" w:lineRule="auto"/>
        <w:ind w:left="20" w:right="20"/>
      </w:pPr>
      <w:bookmarkStart w:id="14" w:name="bookmark21"/>
    </w:p>
    <w:p w:rsidR="00DD5460" w:rsidRPr="00C66515" w:rsidRDefault="00DD5460" w:rsidP="00DD5460">
      <w:pPr>
        <w:keepNext/>
        <w:keepLines/>
        <w:spacing w:after="0" w:line="240" w:lineRule="auto"/>
        <w:ind w:left="20" w:right="20"/>
        <w:jc w:val="center"/>
      </w:pPr>
      <w:r w:rsidRPr="00C66515">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DD5460" w:rsidRPr="00C66515" w:rsidRDefault="00DD5460" w:rsidP="00DD5460">
      <w:pPr>
        <w:pStyle w:val="Bodytext100"/>
        <w:shd w:val="clear" w:color="auto" w:fill="auto"/>
        <w:spacing w:after="0" w:line="240" w:lineRule="auto"/>
        <w:ind w:left="4060"/>
        <w:rPr>
          <w:rFonts w:ascii="Times New Roman" w:hAnsi="Times New Roman" w:cs="Times New Roman"/>
          <w:sz w:val="22"/>
          <w:szCs w:val="22"/>
        </w:rPr>
      </w:pPr>
      <w:r w:rsidRPr="00C66515">
        <w:rPr>
          <w:rFonts w:ascii="Times New Roman" w:hAnsi="Times New Roman" w:cs="Times New Roman"/>
          <w:sz w:val="22"/>
          <w:szCs w:val="22"/>
        </w:rPr>
        <w:t>(далее - Порядок)</w:t>
      </w:r>
    </w:p>
    <w:p w:rsidR="00DD5460" w:rsidRPr="00C66515" w:rsidRDefault="00DD5460" w:rsidP="00DD5460">
      <w:pPr>
        <w:keepNext/>
        <w:keepLines/>
        <w:numPr>
          <w:ilvl w:val="2"/>
          <w:numId w:val="11"/>
        </w:numPr>
        <w:tabs>
          <w:tab w:val="left" w:pos="983"/>
        </w:tabs>
        <w:spacing w:after="0" w:line="240" w:lineRule="auto"/>
        <w:ind w:left="20" w:firstLine="700"/>
        <w:jc w:val="both"/>
        <w:outlineLvl w:val="5"/>
      </w:pPr>
      <w:bookmarkStart w:id="15" w:name="bookmark22"/>
      <w:r w:rsidRPr="00C66515">
        <w:rPr>
          <w:rStyle w:val="Heading6"/>
          <w:rFonts w:eastAsia="Arial Unicode MS"/>
          <w:sz w:val="22"/>
          <w:szCs w:val="22"/>
        </w:rPr>
        <w:t>Общие положения.</w:t>
      </w:r>
      <w:bookmarkEnd w:id="15"/>
    </w:p>
    <w:p w:rsidR="00DD5460" w:rsidRPr="00C66515" w:rsidRDefault="00DD5460" w:rsidP="00DD5460">
      <w:pPr>
        <w:numPr>
          <w:ilvl w:val="3"/>
          <w:numId w:val="11"/>
        </w:numPr>
        <w:tabs>
          <w:tab w:val="left" w:pos="1215"/>
        </w:tabs>
        <w:spacing w:after="0" w:line="240" w:lineRule="auto"/>
        <w:ind w:left="20" w:right="20" w:firstLine="700"/>
        <w:jc w:val="both"/>
      </w:pPr>
      <w:r w:rsidRPr="00C66515">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DD5460" w:rsidRPr="00C66515" w:rsidRDefault="00DD5460" w:rsidP="00DD5460">
      <w:pPr>
        <w:numPr>
          <w:ilvl w:val="3"/>
          <w:numId w:val="11"/>
        </w:numPr>
        <w:tabs>
          <w:tab w:val="left" w:pos="1370"/>
        </w:tabs>
        <w:spacing w:after="0" w:line="240" w:lineRule="auto"/>
        <w:ind w:left="20" w:right="20" w:firstLine="700"/>
        <w:jc w:val="both"/>
      </w:pPr>
      <w:r w:rsidRPr="00C66515">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DD5460" w:rsidRPr="00C66515" w:rsidRDefault="00DD5460" w:rsidP="00DD5460">
      <w:pPr>
        <w:numPr>
          <w:ilvl w:val="3"/>
          <w:numId w:val="11"/>
        </w:numPr>
        <w:tabs>
          <w:tab w:val="left" w:pos="1345"/>
        </w:tabs>
        <w:spacing w:after="0" w:line="240" w:lineRule="auto"/>
        <w:ind w:left="20" w:right="20" w:firstLine="700"/>
        <w:jc w:val="both"/>
      </w:pPr>
      <w:r w:rsidRPr="00C66515">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DD5460" w:rsidRPr="00C66515" w:rsidRDefault="00DD5460" w:rsidP="00DD5460">
      <w:pPr>
        <w:numPr>
          <w:ilvl w:val="3"/>
          <w:numId w:val="11"/>
        </w:numPr>
        <w:tabs>
          <w:tab w:val="left" w:pos="1273"/>
        </w:tabs>
        <w:spacing w:after="0" w:line="240" w:lineRule="auto"/>
        <w:ind w:left="20" w:right="20" w:firstLine="700"/>
        <w:jc w:val="both"/>
      </w:pPr>
      <w:r w:rsidRPr="00C66515">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DD5460" w:rsidRPr="00C66515" w:rsidRDefault="00DD5460" w:rsidP="00DD5460">
      <w:pPr>
        <w:keepNext/>
        <w:keepLines/>
        <w:numPr>
          <w:ilvl w:val="2"/>
          <w:numId w:val="11"/>
        </w:numPr>
        <w:tabs>
          <w:tab w:val="left" w:pos="994"/>
        </w:tabs>
        <w:spacing w:after="0" w:line="240" w:lineRule="auto"/>
        <w:ind w:left="20" w:firstLine="700"/>
        <w:jc w:val="both"/>
        <w:outlineLvl w:val="5"/>
      </w:pPr>
      <w:bookmarkStart w:id="16" w:name="bookmark23"/>
      <w:r w:rsidRPr="00C66515">
        <w:rPr>
          <w:rStyle w:val="Heading6"/>
          <w:rFonts w:eastAsia="Arial Unicode MS"/>
          <w:sz w:val="22"/>
          <w:szCs w:val="22"/>
        </w:rPr>
        <w:t>Порядок информирования об аварии на Объекте.</w:t>
      </w:r>
      <w:bookmarkEnd w:id="16"/>
    </w:p>
    <w:p w:rsidR="00DD5460" w:rsidRPr="00C66515" w:rsidRDefault="00DD5460" w:rsidP="00DD5460">
      <w:pPr>
        <w:numPr>
          <w:ilvl w:val="3"/>
          <w:numId w:val="11"/>
        </w:numPr>
        <w:tabs>
          <w:tab w:val="left" w:pos="1201"/>
        </w:tabs>
        <w:spacing w:after="0" w:line="240" w:lineRule="auto"/>
        <w:ind w:left="20" w:right="20" w:firstLine="700"/>
        <w:jc w:val="both"/>
      </w:pPr>
      <w:r w:rsidRPr="00C66515">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DD5460" w:rsidRPr="00C66515" w:rsidRDefault="00DD5460" w:rsidP="00DD5460">
      <w:pPr>
        <w:numPr>
          <w:ilvl w:val="3"/>
          <w:numId w:val="11"/>
        </w:numPr>
        <w:tabs>
          <w:tab w:val="left" w:pos="1273"/>
        </w:tabs>
        <w:spacing w:after="0" w:line="240" w:lineRule="auto"/>
        <w:ind w:left="20" w:right="20" w:firstLine="700"/>
        <w:jc w:val="both"/>
      </w:pPr>
      <w:r w:rsidRPr="00C66515">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DD5460" w:rsidRPr="00C66515" w:rsidRDefault="00DD5460" w:rsidP="00DD5460">
      <w:pPr>
        <w:numPr>
          <w:ilvl w:val="3"/>
          <w:numId w:val="11"/>
        </w:numPr>
        <w:tabs>
          <w:tab w:val="left" w:pos="1192"/>
        </w:tabs>
        <w:spacing w:after="0" w:line="240" w:lineRule="auto"/>
        <w:ind w:left="20" w:firstLine="700"/>
        <w:jc w:val="both"/>
      </w:pPr>
      <w:r w:rsidRPr="00C66515">
        <w:t>Уведомление об аварии должно содержать следующую информацию:</w:t>
      </w:r>
    </w:p>
    <w:p w:rsidR="00DD5460" w:rsidRPr="00C66515" w:rsidRDefault="00DD5460" w:rsidP="00DD5460">
      <w:pPr>
        <w:numPr>
          <w:ilvl w:val="0"/>
          <w:numId w:val="12"/>
        </w:numPr>
        <w:tabs>
          <w:tab w:val="left" w:pos="882"/>
        </w:tabs>
        <w:spacing w:after="0" w:line="240" w:lineRule="auto"/>
        <w:ind w:left="20" w:firstLine="700"/>
        <w:jc w:val="both"/>
      </w:pPr>
      <w:r w:rsidRPr="00C66515">
        <w:t>фамилию, должность и номер телефона лица, уведомляющего об аварии;</w:t>
      </w:r>
    </w:p>
    <w:p w:rsidR="00DD5460" w:rsidRPr="00C66515" w:rsidRDefault="00DD5460" w:rsidP="00DD5460">
      <w:pPr>
        <w:numPr>
          <w:ilvl w:val="0"/>
          <w:numId w:val="12"/>
        </w:numPr>
        <w:tabs>
          <w:tab w:val="left" w:pos="875"/>
        </w:tabs>
        <w:spacing w:after="0" w:line="240" w:lineRule="auto"/>
        <w:ind w:left="20" w:firstLine="700"/>
        <w:jc w:val="both"/>
      </w:pPr>
      <w:r w:rsidRPr="00C66515">
        <w:t>местонахождение Объекта, на котором произошла авария;</w:t>
      </w:r>
    </w:p>
    <w:p w:rsidR="00DD5460" w:rsidRPr="00C66515" w:rsidRDefault="00DD5460" w:rsidP="00DD5460">
      <w:pPr>
        <w:numPr>
          <w:ilvl w:val="0"/>
          <w:numId w:val="12"/>
        </w:numPr>
        <w:tabs>
          <w:tab w:val="left" w:pos="875"/>
        </w:tabs>
        <w:spacing w:after="0" w:line="240" w:lineRule="auto"/>
        <w:ind w:left="20" w:firstLine="700"/>
        <w:jc w:val="both"/>
      </w:pPr>
      <w:r w:rsidRPr="00C66515">
        <w:t>дату и время обнаружения аварии;</w:t>
      </w:r>
    </w:p>
    <w:p w:rsidR="00DD5460" w:rsidRPr="00C66515" w:rsidRDefault="00DD5460" w:rsidP="00DD5460">
      <w:pPr>
        <w:numPr>
          <w:ilvl w:val="0"/>
          <w:numId w:val="12"/>
        </w:numPr>
        <w:tabs>
          <w:tab w:val="left" w:pos="871"/>
        </w:tabs>
        <w:spacing w:after="0" w:line="240" w:lineRule="auto"/>
        <w:ind w:left="20" w:firstLine="700"/>
        <w:jc w:val="both"/>
      </w:pPr>
      <w:r w:rsidRPr="00C66515">
        <w:t>дату, время и место проведения технического расследования;</w:t>
      </w:r>
    </w:p>
    <w:p w:rsidR="00DD5460" w:rsidRPr="00C66515" w:rsidRDefault="00DD5460" w:rsidP="00DD5460">
      <w:pPr>
        <w:numPr>
          <w:ilvl w:val="0"/>
          <w:numId w:val="12"/>
        </w:numPr>
        <w:tabs>
          <w:tab w:val="left" w:pos="886"/>
        </w:tabs>
        <w:spacing w:after="0" w:line="240" w:lineRule="auto"/>
        <w:ind w:left="20" w:firstLine="700"/>
        <w:jc w:val="both"/>
      </w:pPr>
      <w:r w:rsidRPr="00C66515">
        <w:t>все известные факты, относящиеся к обстоятельствам аварии.</w:t>
      </w:r>
    </w:p>
    <w:p w:rsidR="00DD5460" w:rsidRPr="00C66515" w:rsidRDefault="00DD5460" w:rsidP="00DD5460">
      <w:pPr>
        <w:keepNext/>
        <w:keepLines/>
        <w:numPr>
          <w:ilvl w:val="1"/>
          <w:numId w:val="12"/>
        </w:numPr>
        <w:tabs>
          <w:tab w:val="left" w:pos="1032"/>
        </w:tabs>
        <w:spacing w:after="0" w:line="240" w:lineRule="auto"/>
        <w:ind w:left="20" w:right="20" w:firstLine="700"/>
        <w:jc w:val="both"/>
        <w:outlineLvl w:val="5"/>
      </w:pPr>
      <w:bookmarkStart w:id="17" w:name="bookmark24"/>
      <w:r w:rsidRPr="00C66515">
        <w:rPr>
          <w:rStyle w:val="Heading6"/>
          <w:rFonts w:eastAsia="Arial Unicode MS"/>
          <w:sz w:val="22"/>
          <w:szCs w:val="22"/>
        </w:rPr>
        <w:t>Порядок расследования аварии, оформление материалов технического расследования.</w:t>
      </w:r>
      <w:bookmarkEnd w:id="17"/>
    </w:p>
    <w:p w:rsidR="00DD5460" w:rsidRPr="00C66515" w:rsidRDefault="00DD5460" w:rsidP="00DD5460">
      <w:pPr>
        <w:numPr>
          <w:ilvl w:val="2"/>
          <w:numId w:val="12"/>
        </w:numPr>
        <w:tabs>
          <w:tab w:val="left" w:pos="1204"/>
        </w:tabs>
        <w:spacing w:after="0" w:line="240" w:lineRule="auto"/>
        <w:ind w:left="20" w:right="20" w:firstLine="680"/>
        <w:jc w:val="both"/>
      </w:pPr>
      <w:r w:rsidRPr="00C66515">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DD5460" w:rsidRPr="00C66515" w:rsidRDefault="00DD5460" w:rsidP="00DD5460">
      <w:pPr>
        <w:numPr>
          <w:ilvl w:val="2"/>
          <w:numId w:val="12"/>
        </w:numPr>
        <w:tabs>
          <w:tab w:val="left" w:pos="1309"/>
        </w:tabs>
        <w:spacing w:after="0" w:line="240" w:lineRule="auto"/>
        <w:ind w:left="20" w:right="20" w:firstLine="680"/>
        <w:jc w:val="both"/>
      </w:pPr>
      <w:r w:rsidRPr="00C66515">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DD5460" w:rsidRPr="00C66515" w:rsidRDefault="00DD5460" w:rsidP="00DD5460">
      <w:pPr>
        <w:numPr>
          <w:ilvl w:val="2"/>
          <w:numId w:val="12"/>
        </w:numPr>
        <w:tabs>
          <w:tab w:val="left" w:pos="1287"/>
        </w:tabs>
        <w:spacing w:after="0" w:line="240" w:lineRule="auto"/>
        <w:ind w:left="20" w:right="20" w:firstLine="680"/>
        <w:jc w:val="both"/>
      </w:pPr>
      <w:r w:rsidRPr="00C66515">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DD5460" w:rsidRPr="00C66515" w:rsidRDefault="00DD5460" w:rsidP="00DD5460">
      <w:pPr>
        <w:numPr>
          <w:ilvl w:val="2"/>
          <w:numId w:val="12"/>
        </w:numPr>
        <w:tabs>
          <w:tab w:val="left" w:pos="1302"/>
        </w:tabs>
        <w:spacing w:after="0" w:line="240" w:lineRule="auto"/>
        <w:ind w:left="20" w:right="20" w:firstLine="680"/>
        <w:jc w:val="both"/>
      </w:pPr>
      <w:r w:rsidRPr="00C66515">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DD5460" w:rsidRPr="00C66515" w:rsidRDefault="00DD5460" w:rsidP="00DD5460">
      <w:pPr>
        <w:numPr>
          <w:ilvl w:val="2"/>
          <w:numId w:val="12"/>
        </w:numPr>
        <w:tabs>
          <w:tab w:val="left" w:pos="1222"/>
        </w:tabs>
        <w:spacing w:after="0" w:line="240" w:lineRule="auto"/>
        <w:ind w:left="20" w:right="20" w:firstLine="680"/>
        <w:jc w:val="both"/>
      </w:pPr>
      <w:r w:rsidRPr="00C66515">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DD5460" w:rsidRPr="00C66515" w:rsidRDefault="00DD5460" w:rsidP="00DD5460">
      <w:pPr>
        <w:numPr>
          <w:ilvl w:val="2"/>
          <w:numId w:val="12"/>
        </w:numPr>
        <w:tabs>
          <w:tab w:val="left" w:pos="1258"/>
        </w:tabs>
        <w:spacing w:after="0" w:line="240" w:lineRule="auto"/>
        <w:ind w:left="20" w:right="20" w:firstLine="680"/>
        <w:jc w:val="both"/>
      </w:pPr>
      <w:r w:rsidRPr="00C66515">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DD5460" w:rsidRPr="00C66515" w:rsidRDefault="00DD5460" w:rsidP="00DD5460">
      <w:pPr>
        <w:spacing w:after="0" w:line="240" w:lineRule="auto"/>
        <w:ind w:left="20" w:right="20" w:firstLine="680"/>
        <w:jc w:val="both"/>
      </w:pPr>
      <w:r w:rsidRPr="00C66515">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DD5460" w:rsidRPr="00C66515" w:rsidRDefault="00DD5460" w:rsidP="00DD5460">
      <w:pPr>
        <w:numPr>
          <w:ilvl w:val="2"/>
          <w:numId w:val="12"/>
        </w:numPr>
        <w:tabs>
          <w:tab w:val="left" w:pos="1248"/>
        </w:tabs>
        <w:spacing w:after="0" w:line="240" w:lineRule="auto"/>
        <w:ind w:left="20" w:right="20" w:firstLine="680"/>
        <w:jc w:val="both"/>
      </w:pPr>
      <w:r w:rsidRPr="00C66515">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DD5460" w:rsidRPr="00C66515" w:rsidRDefault="00DD5460" w:rsidP="00DD5460">
      <w:pPr>
        <w:numPr>
          <w:ilvl w:val="2"/>
          <w:numId w:val="12"/>
        </w:numPr>
        <w:tabs>
          <w:tab w:val="left" w:pos="1269"/>
        </w:tabs>
        <w:spacing w:after="0" w:line="240" w:lineRule="auto"/>
        <w:ind w:left="20" w:right="20" w:firstLine="680"/>
        <w:jc w:val="both"/>
      </w:pPr>
      <w:r w:rsidRPr="00C66515">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DD5460" w:rsidRPr="00C66515" w:rsidRDefault="00DD5460" w:rsidP="00DD5460">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C66515">
        <w:rPr>
          <w:rFonts w:ascii="Times New Roman" w:hAnsi="Times New Roman" w:cs="Times New Roman"/>
          <w:sz w:val="22"/>
          <w:szCs w:val="22"/>
        </w:rPr>
        <w:t>Заказчик</w:t>
      </w:r>
      <w:r w:rsidRPr="00C66515">
        <w:rPr>
          <w:rFonts w:ascii="Times New Roman" w:hAnsi="Times New Roman" w:cs="Times New Roman"/>
          <w:sz w:val="22"/>
          <w:szCs w:val="22"/>
        </w:rPr>
        <w:tab/>
        <w:t>Подрядчик</w:t>
      </w:r>
    </w:p>
    <w:p w:rsidR="00DD5460" w:rsidRPr="00C66515" w:rsidRDefault="00DD5460" w:rsidP="00DD5460">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C66515">
        <w:rPr>
          <w:rFonts w:ascii="Times New Roman" w:hAnsi="Times New Roman" w:cs="Times New Roman"/>
          <w:sz w:val="22"/>
          <w:szCs w:val="22"/>
        </w:rPr>
        <w:t>______________________</w:t>
      </w:r>
      <w:r w:rsidRPr="00C66515">
        <w:rPr>
          <w:rFonts w:ascii="Times New Roman" w:hAnsi="Times New Roman" w:cs="Times New Roman"/>
          <w:sz w:val="22"/>
          <w:szCs w:val="22"/>
        </w:rPr>
        <w:tab/>
        <w:t>_________________________</w:t>
      </w:r>
    </w:p>
    <w:p w:rsidR="00DD5460" w:rsidRPr="00C66515" w:rsidRDefault="00DD5460" w:rsidP="00DD5460">
      <w:pPr>
        <w:pStyle w:val="Bodytext50"/>
        <w:shd w:val="clear" w:color="auto" w:fill="auto"/>
        <w:spacing w:before="0" w:line="240" w:lineRule="auto"/>
        <w:ind w:left="2760"/>
        <w:jc w:val="left"/>
        <w:rPr>
          <w:rFonts w:ascii="Times New Roman" w:hAnsi="Times New Roman" w:cs="Times New Roman"/>
          <w:sz w:val="22"/>
          <w:szCs w:val="22"/>
        </w:rPr>
      </w:pPr>
    </w:p>
    <w:p w:rsidR="00DD5460" w:rsidRPr="00C66515" w:rsidRDefault="00DD5460" w:rsidP="00DD5460">
      <w:pPr>
        <w:pStyle w:val="Bodytext50"/>
        <w:shd w:val="clear" w:color="auto" w:fill="auto"/>
        <w:spacing w:before="0" w:line="240" w:lineRule="auto"/>
        <w:ind w:left="2760"/>
        <w:jc w:val="left"/>
        <w:rPr>
          <w:rFonts w:ascii="Times New Roman" w:hAnsi="Times New Roman" w:cs="Times New Roman"/>
          <w:sz w:val="22"/>
          <w:szCs w:val="22"/>
        </w:rPr>
      </w:pPr>
      <w:r w:rsidRPr="00C66515">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DD5460" w:rsidRPr="00C66515" w:rsidTr="00CC21C0">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pStyle w:val="Bodytext70"/>
              <w:framePr w:wrap="notBeside" w:vAnchor="text" w:hAnchor="text" w:xAlign="center" w:y="1"/>
              <w:shd w:val="clear" w:color="auto" w:fill="auto"/>
              <w:spacing w:line="240" w:lineRule="auto"/>
              <w:ind w:left="120"/>
              <w:rPr>
                <w:rFonts w:ascii="Times New Roman" w:hAnsi="Times New Roman" w:cs="Times New Roman"/>
              </w:rPr>
            </w:pPr>
            <w:r w:rsidRPr="00C66515">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pStyle w:val="Bodytext70"/>
              <w:framePr w:wrap="notBeside" w:vAnchor="text" w:hAnchor="text" w:xAlign="center" w:y="1"/>
              <w:shd w:val="clear" w:color="auto" w:fill="auto"/>
              <w:spacing w:line="240" w:lineRule="auto"/>
              <w:ind w:left="1920"/>
              <w:rPr>
                <w:rFonts w:ascii="Times New Roman" w:hAnsi="Times New Roman" w:cs="Times New Roman"/>
              </w:rPr>
            </w:pPr>
            <w:r w:rsidRPr="00C66515">
              <w:rPr>
                <w:rFonts w:ascii="Times New Roman" w:hAnsi="Times New Roman" w:cs="Times New Roman"/>
              </w:rPr>
              <w:t>Наименование экспертной организации, ИНН</w:t>
            </w:r>
          </w:p>
        </w:tc>
      </w:tr>
      <w:tr w:rsidR="00DD5460" w:rsidRPr="00C66515" w:rsidTr="00CC21C0">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pStyle w:val="Bodytext70"/>
              <w:framePr w:wrap="notBeside" w:vAnchor="text" w:hAnchor="text" w:xAlign="center" w:y="1"/>
              <w:shd w:val="clear" w:color="auto" w:fill="auto"/>
              <w:spacing w:line="240" w:lineRule="auto"/>
              <w:ind w:left="300"/>
              <w:rPr>
                <w:rFonts w:ascii="Times New Roman" w:hAnsi="Times New Roman" w:cs="Times New Roman"/>
              </w:rPr>
            </w:pPr>
            <w:r w:rsidRPr="00C66515">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framePr w:wrap="notBeside" w:vAnchor="text" w:hAnchor="text" w:xAlign="center" w:y="1"/>
              <w:spacing w:after="0" w:line="240" w:lineRule="auto"/>
            </w:pPr>
            <w:r w:rsidRPr="00C66515">
              <w:t>.</w:t>
            </w:r>
          </w:p>
        </w:tc>
      </w:tr>
      <w:tr w:rsidR="00DD5460" w:rsidRPr="00C66515" w:rsidTr="00CC21C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pStyle w:val="Bodytext70"/>
              <w:framePr w:wrap="notBeside" w:vAnchor="text" w:hAnchor="text" w:xAlign="center" w:y="1"/>
              <w:shd w:val="clear" w:color="auto" w:fill="auto"/>
              <w:spacing w:line="240" w:lineRule="auto"/>
              <w:ind w:left="300"/>
              <w:rPr>
                <w:rFonts w:ascii="Times New Roman" w:hAnsi="Times New Roman" w:cs="Times New Roman"/>
              </w:rPr>
            </w:pPr>
            <w:r w:rsidRPr="00C66515">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framePr w:wrap="notBeside" w:vAnchor="text" w:hAnchor="text" w:xAlign="center" w:y="1"/>
              <w:spacing w:after="0" w:line="240" w:lineRule="auto"/>
            </w:pPr>
            <w:r w:rsidRPr="00C66515">
              <w:t>.</w:t>
            </w:r>
          </w:p>
        </w:tc>
      </w:tr>
      <w:tr w:rsidR="00DD5460" w:rsidRPr="00C66515" w:rsidTr="00CC21C0">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pStyle w:val="Bodytext70"/>
              <w:framePr w:wrap="notBeside" w:vAnchor="text" w:hAnchor="text" w:xAlign="center" w:y="1"/>
              <w:shd w:val="clear" w:color="auto" w:fill="auto"/>
              <w:spacing w:line="240" w:lineRule="auto"/>
              <w:ind w:left="300"/>
              <w:rPr>
                <w:rFonts w:ascii="Times New Roman" w:hAnsi="Times New Roman" w:cs="Times New Roman"/>
              </w:rPr>
            </w:pPr>
            <w:r w:rsidRPr="00C66515">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DD5460" w:rsidRPr="00C66515" w:rsidRDefault="00DD5460" w:rsidP="00CC21C0">
            <w:pPr>
              <w:framePr w:wrap="notBeside" w:vAnchor="text" w:hAnchor="text" w:xAlign="center" w:y="1"/>
              <w:spacing w:after="0" w:line="240" w:lineRule="auto"/>
            </w:pPr>
            <w:r w:rsidRPr="00C66515">
              <w:t>.</w:t>
            </w:r>
          </w:p>
        </w:tc>
      </w:tr>
    </w:tbl>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C66515">
        <w:rPr>
          <w:rFonts w:ascii="Times New Roman" w:hAnsi="Times New Roman" w:cs="Times New Roman"/>
          <w:sz w:val="22"/>
          <w:szCs w:val="22"/>
        </w:rPr>
        <w:t>Заказчик</w:t>
      </w:r>
      <w:r w:rsidRPr="00C66515">
        <w:rPr>
          <w:rFonts w:ascii="Times New Roman" w:hAnsi="Times New Roman" w:cs="Times New Roman"/>
          <w:sz w:val="22"/>
          <w:szCs w:val="22"/>
        </w:rPr>
        <w:tab/>
        <w:t>Подрядчик</w:t>
      </w:r>
    </w:p>
    <w:p w:rsidR="00DD5460" w:rsidRPr="00C66515" w:rsidRDefault="00DD5460" w:rsidP="00DD5460">
      <w:pPr>
        <w:rPr>
          <w:lang w:val="x-none" w:eastAsia="x-none"/>
        </w:rPr>
      </w:pPr>
      <w:r w:rsidRPr="00C66515">
        <w:rPr>
          <w:lang w:val="x-none" w:eastAsia="x-none"/>
        </w:rPr>
        <w:t>Заместитель генерального директора-</w:t>
      </w:r>
    </w:p>
    <w:p w:rsidR="00DD5460" w:rsidRPr="00C66515" w:rsidRDefault="00DD5460" w:rsidP="00DD5460">
      <w:pPr>
        <w:rPr>
          <w:lang w:val="x-none" w:eastAsia="x-none"/>
        </w:rPr>
      </w:pPr>
      <w:r w:rsidRPr="00C66515">
        <w:rPr>
          <w:lang w:val="x-none" w:eastAsia="x-none"/>
        </w:rPr>
        <w:t>директор филиала "Кольский" ОАО "ТГК-1"</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C66515">
        <w:rPr>
          <w:rFonts w:ascii="Times New Roman" w:hAnsi="Times New Roman" w:cs="Times New Roman"/>
          <w:sz w:val="22"/>
          <w:szCs w:val="22"/>
        </w:rPr>
        <w:t>_____________________ А.Г. Антипов                          _______________________</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C66515" w:rsidRPr="00C66515" w:rsidRDefault="00C66515"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spacing w:after="0" w:line="240" w:lineRule="auto"/>
        <w:ind w:left="6420"/>
        <w:jc w:val="right"/>
      </w:pPr>
      <w:r w:rsidRPr="00C66515">
        <w:lastRenderedPageBreak/>
        <w:t>Приложение № 12</w:t>
      </w:r>
    </w:p>
    <w:p w:rsidR="00DD5460" w:rsidRPr="00C66515" w:rsidRDefault="00DD5460" w:rsidP="00DD5460">
      <w:pPr>
        <w:tabs>
          <w:tab w:val="left" w:leader="underscore" w:pos="8472"/>
        </w:tabs>
        <w:spacing w:after="0" w:line="240" w:lineRule="auto"/>
        <w:ind w:left="6420"/>
        <w:jc w:val="right"/>
      </w:pPr>
      <w:r w:rsidRPr="00C66515">
        <w:t>к договору №</w:t>
      </w:r>
      <w:r w:rsidRPr="00C66515">
        <w:tab/>
      </w:r>
    </w:p>
    <w:p w:rsidR="00DD5460" w:rsidRPr="00C66515" w:rsidRDefault="00DD5460" w:rsidP="00DD5460">
      <w:pPr>
        <w:tabs>
          <w:tab w:val="left" w:leader="underscore" w:pos="7914"/>
        </w:tabs>
        <w:spacing w:after="0" w:line="240" w:lineRule="auto"/>
        <w:ind w:left="6420"/>
        <w:jc w:val="right"/>
      </w:pPr>
      <w:r w:rsidRPr="00C66515">
        <w:t xml:space="preserve">от « ___» </w:t>
      </w:r>
      <w:r w:rsidRPr="00C66515">
        <w:tab/>
        <w:t>2016 г.</w:t>
      </w:r>
    </w:p>
    <w:p w:rsidR="00DD5460" w:rsidRPr="00C66515" w:rsidRDefault="00DD5460" w:rsidP="00DD5460">
      <w:pPr>
        <w:keepNext/>
        <w:keepLines/>
        <w:spacing w:after="0" w:line="240" w:lineRule="auto"/>
        <w:ind w:left="20" w:right="20"/>
      </w:pPr>
    </w:p>
    <w:p w:rsidR="00DD5460" w:rsidRPr="00C66515" w:rsidRDefault="00DD5460" w:rsidP="00DD5460">
      <w:pPr>
        <w:pStyle w:val="Bodytext100"/>
        <w:shd w:val="clear" w:color="auto" w:fill="auto"/>
        <w:spacing w:after="0" w:line="240" w:lineRule="auto"/>
        <w:jc w:val="center"/>
        <w:rPr>
          <w:rFonts w:ascii="Times New Roman" w:hAnsi="Times New Roman" w:cs="Times New Roman"/>
          <w:spacing w:val="0"/>
          <w:sz w:val="22"/>
          <w:szCs w:val="22"/>
        </w:rPr>
      </w:pPr>
      <w:r w:rsidRPr="00C66515">
        <w:rPr>
          <w:rFonts w:ascii="Times New Roman" w:hAnsi="Times New Roman" w:cs="Times New Roman"/>
          <w:spacing w:val="0"/>
          <w:sz w:val="22"/>
          <w:szCs w:val="22"/>
        </w:rPr>
        <w:t>Перечень гарантируемых показателей Работ</w:t>
      </w:r>
    </w:p>
    <w:p w:rsidR="00DD5460" w:rsidRPr="00C66515" w:rsidRDefault="00DD5460" w:rsidP="00DD5460">
      <w:pPr>
        <w:pStyle w:val="Bodytext100"/>
        <w:shd w:val="clear" w:color="auto" w:fill="auto"/>
        <w:spacing w:after="0" w:line="240" w:lineRule="auto"/>
        <w:jc w:val="center"/>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DD5460" w:rsidRPr="00C66515" w:rsidRDefault="00DD5460" w:rsidP="00DD5460">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C66515">
        <w:rPr>
          <w:rFonts w:ascii="Times New Roman" w:hAnsi="Times New Roman" w:cs="Times New Roman"/>
          <w:sz w:val="22"/>
          <w:szCs w:val="22"/>
        </w:rPr>
        <w:t>7. Нарушения сохранности пломб, если таковые имеются.</w:t>
      </w:r>
    </w:p>
    <w:p w:rsidR="00DD5460" w:rsidRPr="00C66515" w:rsidRDefault="00DD5460" w:rsidP="00DD5460">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C66515">
        <w:rPr>
          <w:rFonts w:ascii="Times New Roman" w:hAnsi="Times New Roman" w:cs="Times New Roman"/>
          <w:sz w:val="22"/>
          <w:szCs w:val="22"/>
        </w:rPr>
        <w:t>8.Применения гарантийного оборудования не по прямому назначению.</w:t>
      </w:r>
    </w:p>
    <w:p w:rsidR="00DD5460" w:rsidRPr="00C66515" w:rsidRDefault="00DD5460" w:rsidP="00DD5460">
      <w:pPr>
        <w:spacing w:line="240" w:lineRule="auto"/>
      </w:pPr>
    </w:p>
    <w:p w:rsidR="00DD5460" w:rsidRPr="00C66515" w:rsidRDefault="00DD5460" w:rsidP="00DD5460">
      <w:pPr>
        <w:spacing w:line="240" w:lineRule="auto"/>
      </w:pPr>
    </w:p>
    <w:p w:rsidR="00DD5460" w:rsidRPr="00C66515" w:rsidRDefault="00DD5460" w:rsidP="00DD5460">
      <w:pPr>
        <w:spacing w:line="240" w:lineRule="auto"/>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C66515">
        <w:rPr>
          <w:rFonts w:ascii="Times New Roman" w:hAnsi="Times New Roman" w:cs="Times New Roman"/>
          <w:sz w:val="22"/>
          <w:szCs w:val="22"/>
        </w:rPr>
        <w:t>Заказчик</w:t>
      </w:r>
      <w:r w:rsidRPr="00C66515">
        <w:rPr>
          <w:rFonts w:ascii="Times New Roman" w:hAnsi="Times New Roman" w:cs="Times New Roman"/>
          <w:sz w:val="22"/>
          <w:szCs w:val="22"/>
        </w:rPr>
        <w:tab/>
        <w:t>Подрядчик</w:t>
      </w:r>
    </w:p>
    <w:p w:rsidR="00DD5460" w:rsidRPr="00C66515" w:rsidRDefault="00DD5460" w:rsidP="00DD5460">
      <w:pPr>
        <w:rPr>
          <w:lang w:val="x-none" w:eastAsia="x-none"/>
        </w:rPr>
      </w:pPr>
      <w:r w:rsidRPr="00C66515">
        <w:rPr>
          <w:lang w:val="x-none" w:eastAsia="x-none"/>
        </w:rPr>
        <w:t>Заместитель генерального директора-</w:t>
      </w:r>
    </w:p>
    <w:p w:rsidR="00DD5460" w:rsidRPr="00C66515" w:rsidRDefault="00DD5460" w:rsidP="00DD5460">
      <w:pPr>
        <w:rPr>
          <w:lang w:val="x-none" w:eastAsia="x-none"/>
        </w:rPr>
      </w:pPr>
      <w:r w:rsidRPr="00C66515">
        <w:rPr>
          <w:lang w:val="x-none" w:eastAsia="x-none"/>
        </w:rPr>
        <w:t>директор филиала "Кольский" ОАО "ТГК-1"</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C66515">
        <w:rPr>
          <w:rFonts w:ascii="Times New Roman" w:hAnsi="Times New Roman" w:cs="Times New Roman"/>
          <w:sz w:val="22"/>
          <w:szCs w:val="22"/>
        </w:rPr>
        <w:t xml:space="preserve">_____________________ А.Г. Антипов   </w:t>
      </w:r>
      <w:r w:rsidRPr="00C66515">
        <w:rPr>
          <w:rFonts w:ascii="Times New Roman" w:hAnsi="Times New Roman" w:cs="Times New Roman"/>
          <w:sz w:val="22"/>
          <w:szCs w:val="22"/>
        </w:rPr>
        <w:tab/>
        <w:t>_______________________</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spacing w:line="240" w:lineRule="auto"/>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spacing w:after="0" w:line="240" w:lineRule="auto"/>
      </w:pPr>
    </w:p>
    <w:p w:rsidR="00C66515" w:rsidRDefault="00C66515" w:rsidP="00DD5460">
      <w:pPr>
        <w:spacing w:after="0" w:line="240" w:lineRule="auto"/>
        <w:ind w:left="6420"/>
        <w:jc w:val="right"/>
      </w:pPr>
    </w:p>
    <w:p w:rsidR="00C66515" w:rsidRDefault="00C66515" w:rsidP="00DD5460">
      <w:pPr>
        <w:spacing w:after="0" w:line="240" w:lineRule="auto"/>
        <w:ind w:left="6420"/>
        <w:jc w:val="right"/>
      </w:pPr>
    </w:p>
    <w:p w:rsidR="00C66515" w:rsidRDefault="00C66515" w:rsidP="00DD5460">
      <w:pPr>
        <w:spacing w:after="0" w:line="240" w:lineRule="auto"/>
        <w:ind w:left="6420"/>
        <w:jc w:val="right"/>
      </w:pPr>
    </w:p>
    <w:p w:rsidR="00C66515" w:rsidRDefault="00C66515" w:rsidP="00DD5460">
      <w:pPr>
        <w:spacing w:after="0" w:line="240" w:lineRule="auto"/>
        <w:ind w:left="6420"/>
        <w:jc w:val="right"/>
      </w:pPr>
    </w:p>
    <w:p w:rsidR="00C66515" w:rsidRDefault="00C66515" w:rsidP="00DD5460">
      <w:pPr>
        <w:spacing w:after="0" w:line="240" w:lineRule="auto"/>
        <w:ind w:left="6420"/>
        <w:jc w:val="right"/>
      </w:pPr>
    </w:p>
    <w:p w:rsidR="00C66515" w:rsidRDefault="00C66515" w:rsidP="00DD5460">
      <w:pPr>
        <w:spacing w:after="0" w:line="240" w:lineRule="auto"/>
        <w:ind w:left="6420"/>
        <w:jc w:val="right"/>
      </w:pPr>
    </w:p>
    <w:p w:rsidR="00DD5460" w:rsidRPr="00C66515" w:rsidRDefault="00DD5460" w:rsidP="00DD5460">
      <w:pPr>
        <w:spacing w:after="0" w:line="240" w:lineRule="auto"/>
        <w:ind w:left="6420"/>
        <w:jc w:val="right"/>
      </w:pPr>
      <w:r w:rsidRPr="00C66515">
        <w:lastRenderedPageBreak/>
        <w:t>Приложение № 13</w:t>
      </w:r>
    </w:p>
    <w:p w:rsidR="00DD5460" w:rsidRPr="00C66515" w:rsidRDefault="00DD5460" w:rsidP="00DD5460">
      <w:pPr>
        <w:tabs>
          <w:tab w:val="left" w:leader="underscore" w:pos="8472"/>
        </w:tabs>
        <w:spacing w:after="0" w:line="240" w:lineRule="auto"/>
        <w:ind w:left="6420"/>
        <w:jc w:val="right"/>
      </w:pPr>
      <w:r w:rsidRPr="00C66515">
        <w:t>к договору №</w:t>
      </w:r>
      <w:r w:rsidRPr="00C66515">
        <w:tab/>
      </w:r>
    </w:p>
    <w:p w:rsidR="00DD5460" w:rsidRPr="00C66515" w:rsidRDefault="00DD5460" w:rsidP="00DD5460">
      <w:pPr>
        <w:tabs>
          <w:tab w:val="left" w:leader="underscore" w:pos="7914"/>
        </w:tabs>
        <w:spacing w:after="0" w:line="240" w:lineRule="auto"/>
        <w:ind w:left="6420"/>
        <w:jc w:val="right"/>
      </w:pPr>
      <w:r w:rsidRPr="00C66515">
        <w:t xml:space="preserve">от « ___» </w:t>
      </w:r>
      <w:r w:rsidRPr="00C66515">
        <w:tab/>
        <w:t>2016   г.</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C66515">
        <w:rPr>
          <w:rFonts w:ascii="Times New Roman" w:hAnsi="Times New Roman" w:cs="Times New Roman"/>
        </w:rPr>
        <w:t>Соглашение о предоставлении сведений</w:t>
      </w:r>
    </w:p>
    <w:p w:rsidR="00DD5460" w:rsidRPr="00C66515" w:rsidRDefault="00DD5460" w:rsidP="00DD5460">
      <w:pPr>
        <w:pStyle w:val="Barcode0"/>
        <w:shd w:val="clear" w:color="auto" w:fill="auto"/>
        <w:tabs>
          <w:tab w:val="left" w:pos="2843"/>
        </w:tabs>
        <w:ind w:right="60"/>
        <w:jc w:val="both"/>
        <w:rPr>
          <w:rFonts w:ascii="Times New Roman" w:hAnsi="Times New Roman" w:cs="Times New Roman"/>
        </w:rPr>
      </w:pPr>
      <w:r w:rsidRPr="00C66515">
        <w:rPr>
          <w:rFonts w:ascii="Times New Roman" w:hAnsi="Times New Roman" w:cs="Times New Roman"/>
        </w:rPr>
        <w:t xml:space="preserve">                                к договору № _________/__________от «____»_________2016 г.</w:t>
      </w:r>
    </w:p>
    <w:p w:rsidR="00DD5460" w:rsidRPr="00C66515" w:rsidRDefault="00DD5460" w:rsidP="00DD5460">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DD5460" w:rsidRPr="00C66515" w:rsidRDefault="00DD5460" w:rsidP="00DD5460">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C66515">
        <w:rPr>
          <w:rFonts w:ascii="Times New Roman" w:hAnsi="Times New Roman" w:cs="Times New Roman"/>
        </w:rPr>
        <w:t>п</w:t>
      </w:r>
      <w:r w:rsidRPr="00C66515">
        <w:rPr>
          <w:rFonts w:ascii="Times New Roman" w:hAnsi="Times New Roman" w:cs="Times New Roman"/>
          <w:i/>
        </w:rPr>
        <w:t xml:space="preserve">. </w:t>
      </w:r>
      <w:r w:rsidRPr="00C66515">
        <w:rPr>
          <w:rFonts w:ascii="Times New Roman" w:hAnsi="Times New Roman" w:cs="Times New Roman"/>
        </w:rPr>
        <w:t xml:space="preserve">Мурмаши     </w:t>
      </w:r>
      <w:r w:rsidRPr="00C66515">
        <w:rPr>
          <w:rFonts w:ascii="Times New Roman" w:hAnsi="Times New Roman" w:cs="Times New Roman"/>
          <w:i/>
        </w:rPr>
        <w:t xml:space="preserve">                                                                               </w:t>
      </w:r>
      <w:r w:rsidRPr="00C66515">
        <w:rPr>
          <w:rFonts w:ascii="Times New Roman" w:hAnsi="Times New Roman" w:cs="Times New Roman"/>
        </w:rPr>
        <w:t>«___» __________2016г.</w:t>
      </w:r>
    </w:p>
    <w:p w:rsidR="00DD5460" w:rsidRPr="00C66515" w:rsidRDefault="00DD5460" w:rsidP="00DD5460">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DD5460" w:rsidRPr="00C66515" w:rsidRDefault="00DD5460" w:rsidP="00DD5460">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DD5460" w:rsidRPr="00C66515" w:rsidRDefault="00DD5460" w:rsidP="00DD5460">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C66515">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DD5460" w:rsidRPr="00C66515" w:rsidRDefault="00DD5460" w:rsidP="00DD5460">
      <w:pPr>
        <w:pStyle w:val="Barcode0"/>
        <w:shd w:val="clear" w:color="auto" w:fill="auto"/>
        <w:tabs>
          <w:tab w:val="left" w:pos="284"/>
        </w:tabs>
        <w:ind w:right="60" w:firstLine="426"/>
        <w:jc w:val="both"/>
        <w:rPr>
          <w:rStyle w:val="Barcode"/>
          <w:rFonts w:ascii="Times New Roman" w:hAnsi="Times New Roman" w:cs="Times New Roman"/>
        </w:rPr>
      </w:pPr>
      <w:r w:rsidRPr="00C66515">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D5460" w:rsidRPr="00C66515" w:rsidRDefault="00DD5460" w:rsidP="00DD5460">
      <w:pPr>
        <w:pStyle w:val="Barcode0"/>
        <w:tabs>
          <w:tab w:val="left" w:pos="284"/>
        </w:tabs>
        <w:ind w:right="60"/>
        <w:jc w:val="both"/>
        <w:rPr>
          <w:rFonts w:ascii="Times New Roman" w:hAnsi="Times New Roman" w:cs="Times New Roman"/>
        </w:rPr>
      </w:pPr>
      <w:r w:rsidRPr="00C66515">
        <w:rPr>
          <w:rStyle w:val="Barcode"/>
          <w:rFonts w:ascii="Times New Roman" w:hAnsi="Times New Roman" w:cs="Times New Roman"/>
        </w:rPr>
        <w:tab/>
      </w:r>
      <w:r w:rsidRPr="00C66515">
        <w:rPr>
          <w:rStyle w:val="Barcode"/>
          <w:rFonts w:ascii="Times New Roman" w:hAnsi="Times New Roman" w:cs="Times New Roman"/>
        </w:rPr>
        <w:tab/>
      </w:r>
      <w:r w:rsidRPr="00C66515">
        <w:rPr>
          <w:rFonts w:ascii="Times New Roman" w:hAnsi="Times New Roman" w:cs="Times New Roman"/>
          <w:shd w:val="clear" w:color="auto" w:fill="FFFFFF"/>
        </w:rPr>
        <w:t xml:space="preserve">Подрядчик </w:t>
      </w:r>
      <w:r w:rsidRPr="00C66515">
        <w:rPr>
          <w:rStyle w:val="Barcode"/>
          <w:rFonts w:ascii="Times New Roman" w:hAnsi="Times New Roman" w:cs="Times New Roman"/>
        </w:rPr>
        <w:t xml:space="preserve"> </w:t>
      </w:r>
      <w:r w:rsidRPr="00C66515">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DD5460" w:rsidRPr="00C66515" w:rsidRDefault="00DD5460" w:rsidP="00DD5460">
      <w:pPr>
        <w:pStyle w:val="Barcode0"/>
        <w:tabs>
          <w:tab w:val="left" w:pos="284"/>
        </w:tabs>
        <w:ind w:right="60"/>
        <w:jc w:val="both"/>
        <w:rPr>
          <w:rFonts w:ascii="Times New Roman" w:hAnsi="Times New Roman" w:cs="Times New Roman"/>
          <w:shd w:val="clear" w:color="auto" w:fill="FFFFFF"/>
        </w:rPr>
      </w:pPr>
      <w:r w:rsidRPr="00C66515">
        <w:rPr>
          <w:rFonts w:ascii="Times New Roman" w:hAnsi="Times New Roman" w:cs="Times New Roman"/>
          <w:shd w:val="clear" w:color="auto" w:fill="FFFFFF"/>
        </w:rPr>
        <w:tab/>
      </w:r>
      <w:r w:rsidRPr="00C66515">
        <w:rPr>
          <w:rFonts w:ascii="Times New Roman" w:hAnsi="Times New Roman" w:cs="Times New Roman"/>
          <w:shd w:val="clear" w:color="auto" w:fill="FFFFFF"/>
        </w:rPr>
        <w:tab/>
        <w:t xml:space="preserve">Подрядчик </w:t>
      </w:r>
      <w:r w:rsidRPr="00C66515">
        <w:rPr>
          <w:rStyle w:val="Barcode"/>
          <w:rFonts w:ascii="Times New Roman" w:hAnsi="Times New Roman" w:cs="Times New Roman"/>
        </w:rPr>
        <w:t xml:space="preserve"> </w:t>
      </w:r>
      <w:r w:rsidRPr="00C66515">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DD5460" w:rsidRPr="00C66515" w:rsidRDefault="00DD5460" w:rsidP="00DD5460">
      <w:pPr>
        <w:tabs>
          <w:tab w:val="left" w:pos="567"/>
          <w:tab w:val="left" w:pos="851"/>
        </w:tabs>
        <w:spacing w:after="0" w:line="240" w:lineRule="auto"/>
        <w:ind w:left="1134"/>
        <w:jc w:val="both"/>
      </w:pPr>
    </w:p>
    <w:p w:rsidR="00DD5460" w:rsidRPr="00C66515" w:rsidRDefault="00DD5460" w:rsidP="00DD5460">
      <w:pPr>
        <w:tabs>
          <w:tab w:val="left" w:pos="567"/>
          <w:tab w:val="left" w:pos="851"/>
        </w:tabs>
        <w:spacing w:after="0" w:line="240" w:lineRule="auto"/>
        <w:jc w:val="both"/>
      </w:pPr>
    </w:p>
    <w:p w:rsidR="00DD5460" w:rsidRPr="00C66515" w:rsidRDefault="00DD5460" w:rsidP="00DD5460">
      <w:pPr>
        <w:tabs>
          <w:tab w:val="left" w:pos="567"/>
          <w:tab w:val="left" w:pos="851"/>
        </w:tabs>
        <w:spacing w:after="0" w:line="240" w:lineRule="auto"/>
        <w:jc w:val="both"/>
      </w:pPr>
    </w:p>
    <w:p w:rsidR="00DD5460" w:rsidRPr="00C66515" w:rsidRDefault="00DD5460" w:rsidP="00DD5460">
      <w:pPr>
        <w:tabs>
          <w:tab w:val="left" w:pos="567"/>
          <w:tab w:val="left" w:pos="851"/>
        </w:tabs>
        <w:spacing w:after="0" w:line="240" w:lineRule="auto"/>
        <w:jc w:val="both"/>
      </w:pPr>
    </w:p>
    <w:p w:rsidR="00DD5460" w:rsidRPr="00C66515" w:rsidRDefault="00DD5460" w:rsidP="00DD5460">
      <w:pPr>
        <w:tabs>
          <w:tab w:val="left" w:pos="567"/>
          <w:tab w:val="left" w:pos="851"/>
        </w:tabs>
        <w:spacing w:after="0" w:line="240" w:lineRule="auto"/>
        <w:jc w:val="both"/>
      </w:pPr>
      <w:r w:rsidRPr="00C66515">
        <w:t xml:space="preserve">  </w:t>
      </w:r>
      <w:r w:rsidRPr="00C66515">
        <w:rPr>
          <w:rStyle w:val="Barcode"/>
        </w:rPr>
        <w:t>Подрядчик</w:t>
      </w:r>
      <w:r w:rsidRPr="00C66515">
        <w:t xml:space="preserve">                                                                                          </w:t>
      </w:r>
      <w:r w:rsidRPr="00C66515">
        <w:rPr>
          <w:rStyle w:val="Barcode"/>
        </w:rPr>
        <w:t xml:space="preserve">      Заказчик </w:t>
      </w:r>
    </w:p>
    <w:p w:rsidR="00DD5460" w:rsidRPr="00C66515" w:rsidRDefault="00DD5460" w:rsidP="00DD5460">
      <w:pPr>
        <w:rPr>
          <w:lang w:val="x-none" w:eastAsia="x-none"/>
        </w:rPr>
      </w:pPr>
      <w:r w:rsidRPr="00C66515">
        <w:rPr>
          <w:lang w:val="x-none" w:eastAsia="x-none"/>
        </w:rPr>
        <w:t>Заместитель генерального директора-</w:t>
      </w:r>
    </w:p>
    <w:p w:rsidR="00DD5460" w:rsidRPr="00C66515" w:rsidRDefault="00DD5460" w:rsidP="00DD5460">
      <w:pPr>
        <w:rPr>
          <w:lang w:val="x-none" w:eastAsia="x-none"/>
        </w:rPr>
      </w:pPr>
      <w:r w:rsidRPr="00C66515">
        <w:rPr>
          <w:lang w:val="x-none" w:eastAsia="x-none"/>
        </w:rPr>
        <w:t>директор филиала "Кольский" ОАО "ТГК-1"</w:t>
      </w:r>
    </w:p>
    <w:p w:rsidR="00DD5460" w:rsidRPr="00C66515" w:rsidRDefault="00DD5460" w:rsidP="00DD5460">
      <w:pPr>
        <w:tabs>
          <w:tab w:val="left" w:pos="567"/>
          <w:tab w:val="left" w:pos="851"/>
        </w:tabs>
        <w:spacing w:after="0" w:line="240" w:lineRule="auto"/>
        <w:jc w:val="both"/>
      </w:pPr>
      <w:r w:rsidRPr="00C66515">
        <w:rPr>
          <w:lang w:eastAsia="en-US"/>
        </w:rPr>
        <w:t>_____________________ А.Г. Антипов</w:t>
      </w:r>
      <w:r w:rsidRPr="00C66515">
        <w:t xml:space="preserve">                                                    </w:t>
      </w:r>
      <w:r w:rsidRPr="00C66515">
        <w:rPr>
          <w:rStyle w:val="Barcode"/>
        </w:rPr>
        <w:t>____________________</w:t>
      </w: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D5460" w:rsidRPr="00C66515" w:rsidRDefault="00DD5460" w:rsidP="00DD5460">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42757" w:rsidRPr="00C66515" w:rsidRDefault="00742757"/>
    <w:p w:rsidR="00DD5460" w:rsidRPr="00C66515" w:rsidRDefault="00DD5460"/>
    <w:sectPr w:rsidR="00DD5460" w:rsidRPr="00C66515" w:rsidSect="00DD5460">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E6112">
      <w:pPr>
        <w:spacing w:after="0" w:line="240" w:lineRule="auto"/>
      </w:pPr>
      <w:r>
        <w:separator/>
      </w:r>
    </w:p>
  </w:endnote>
  <w:endnote w:type="continuationSeparator" w:id="0">
    <w:p w:rsidR="00000000" w:rsidRDefault="000E6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4D420B"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0E6112">
      <w:rPr>
        <w:noProof/>
        <w:sz w:val="20"/>
        <w:szCs w:val="20"/>
      </w:rPr>
      <w:t>1</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E6112">
      <w:pPr>
        <w:spacing w:after="0" w:line="240" w:lineRule="auto"/>
      </w:pPr>
      <w:r>
        <w:separator/>
      </w:r>
    </w:p>
  </w:footnote>
  <w:footnote w:type="continuationSeparator" w:id="0">
    <w:p w:rsidR="00000000" w:rsidRDefault="000E61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60171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9D"/>
    <w:rsid w:val="000E6112"/>
    <w:rsid w:val="004D420B"/>
    <w:rsid w:val="00742757"/>
    <w:rsid w:val="00A10C9D"/>
    <w:rsid w:val="00A13892"/>
    <w:rsid w:val="00C05485"/>
    <w:rsid w:val="00C66515"/>
    <w:rsid w:val="00DD5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B6245F-3A4D-436D-AF22-2BD691EE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460"/>
    <w:rPr>
      <w:rFonts w:ascii="Times New Roman" w:eastAsia="Calibri" w:hAnsi="Times New Roman" w:cs="Times New Roman"/>
      <w:color w:val="000000"/>
      <w:lang w:eastAsia="ru-RU"/>
    </w:rPr>
  </w:style>
  <w:style w:type="paragraph" w:styleId="1">
    <w:name w:val="heading 1"/>
    <w:basedOn w:val="a"/>
    <w:next w:val="a"/>
    <w:link w:val="10"/>
    <w:qFormat/>
    <w:rsid w:val="00DD5460"/>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5460"/>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DD5460"/>
    <w:pPr>
      <w:spacing w:after="120"/>
    </w:pPr>
    <w:rPr>
      <w:sz w:val="20"/>
      <w:szCs w:val="20"/>
      <w:lang w:val="x-none" w:eastAsia="x-none"/>
    </w:rPr>
  </w:style>
  <w:style w:type="character" w:customStyle="1" w:styleId="a4">
    <w:name w:val="Основной текст Знак"/>
    <w:basedOn w:val="a0"/>
    <w:link w:val="a3"/>
    <w:uiPriority w:val="99"/>
    <w:semiHidden/>
    <w:rsid w:val="00DD5460"/>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DD5460"/>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DD5460"/>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DD5460"/>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DD5460"/>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DD5460"/>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DD5460"/>
    <w:rPr>
      <w:sz w:val="24"/>
      <w:szCs w:val="24"/>
      <w:shd w:val="clear" w:color="auto" w:fill="FFFFFF"/>
    </w:rPr>
  </w:style>
  <w:style w:type="paragraph" w:customStyle="1" w:styleId="Heading70">
    <w:name w:val="Heading #7"/>
    <w:basedOn w:val="a"/>
    <w:link w:val="Heading7"/>
    <w:rsid w:val="00DD5460"/>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DD5460"/>
    <w:rPr>
      <w:sz w:val="24"/>
      <w:szCs w:val="24"/>
      <w:shd w:val="clear" w:color="auto" w:fill="FFFFFF"/>
    </w:rPr>
  </w:style>
  <w:style w:type="paragraph" w:customStyle="1" w:styleId="3">
    <w:name w:val="Основной текст3"/>
    <w:basedOn w:val="a"/>
    <w:link w:val="Bodytext"/>
    <w:rsid w:val="00DD5460"/>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DD5460"/>
    <w:pPr>
      <w:ind w:left="720"/>
      <w:contextualSpacing/>
    </w:pPr>
    <w:rPr>
      <w:rFonts w:ascii="Calibri" w:hAnsi="Calibri"/>
    </w:rPr>
  </w:style>
  <w:style w:type="paragraph" w:customStyle="1" w:styleId="FR1">
    <w:name w:val="FR1"/>
    <w:rsid w:val="00DD5460"/>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DD5460"/>
    <w:rPr>
      <w:sz w:val="24"/>
      <w:szCs w:val="24"/>
      <w:shd w:val="clear" w:color="auto" w:fill="FFFFFF"/>
    </w:rPr>
  </w:style>
  <w:style w:type="paragraph" w:customStyle="1" w:styleId="Bodytext50">
    <w:name w:val="Body text (5)"/>
    <w:basedOn w:val="a"/>
    <w:link w:val="Bodytext5"/>
    <w:rsid w:val="00DD5460"/>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DD5460"/>
    <w:rPr>
      <w:sz w:val="24"/>
      <w:szCs w:val="24"/>
      <w:u w:val="single"/>
      <w:shd w:val="clear" w:color="auto" w:fill="FFFFFF"/>
    </w:rPr>
  </w:style>
  <w:style w:type="character" w:customStyle="1" w:styleId="Bodytext7">
    <w:name w:val="Body text (7)_"/>
    <w:link w:val="Bodytext70"/>
    <w:rsid w:val="00DD5460"/>
    <w:rPr>
      <w:shd w:val="clear" w:color="auto" w:fill="FFFFFF"/>
    </w:rPr>
  </w:style>
  <w:style w:type="character" w:customStyle="1" w:styleId="Bodytext10">
    <w:name w:val="Body text (10)_"/>
    <w:link w:val="Bodytext100"/>
    <w:rsid w:val="00DD5460"/>
    <w:rPr>
      <w:spacing w:val="-10"/>
      <w:sz w:val="28"/>
      <w:szCs w:val="28"/>
      <w:shd w:val="clear" w:color="auto" w:fill="FFFFFF"/>
    </w:rPr>
  </w:style>
  <w:style w:type="character" w:customStyle="1" w:styleId="Heading6">
    <w:name w:val="Heading #6"/>
    <w:rsid w:val="00DD546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DD5460"/>
    <w:rPr>
      <w:sz w:val="27"/>
      <w:szCs w:val="27"/>
      <w:shd w:val="clear" w:color="auto" w:fill="FFFFFF"/>
    </w:rPr>
  </w:style>
  <w:style w:type="paragraph" w:customStyle="1" w:styleId="Bodytext70">
    <w:name w:val="Body text (7)"/>
    <w:basedOn w:val="a"/>
    <w:link w:val="Bodytext7"/>
    <w:rsid w:val="00DD5460"/>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DD5460"/>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DD5460"/>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DD5460"/>
    <w:rPr>
      <w:shd w:val="clear" w:color="auto" w:fill="FFFFFF"/>
    </w:rPr>
  </w:style>
  <w:style w:type="paragraph" w:customStyle="1" w:styleId="Barcode0">
    <w:name w:val="Barcode"/>
    <w:basedOn w:val="a"/>
    <w:link w:val="Barcode"/>
    <w:uiPriority w:val="99"/>
    <w:rsid w:val="00DD5460"/>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DD5460"/>
    <w:rPr>
      <w:vertAlign w:val="superscript"/>
    </w:rPr>
  </w:style>
  <w:style w:type="paragraph" w:styleId="a9">
    <w:name w:val="footer"/>
    <w:basedOn w:val="a"/>
    <w:link w:val="aa"/>
    <w:uiPriority w:val="99"/>
    <w:unhideWhenUsed/>
    <w:rsid w:val="00DD5460"/>
    <w:pPr>
      <w:tabs>
        <w:tab w:val="center" w:pos="4677"/>
        <w:tab w:val="right" w:pos="9355"/>
      </w:tabs>
    </w:pPr>
  </w:style>
  <w:style w:type="character" w:customStyle="1" w:styleId="aa">
    <w:name w:val="Нижний колонтитул Знак"/>
    <w:basedOn w:val="a0"/>
    <w:link w:val="a9"/>
    <w:uiPriority w:val="99"/>
    <w:rsid w:val="00DD5460"/>
    <w:rPr>
      <w:rFonts w:ascii="Times New Roman" w:eastAsia="Calibri" w:hAnsi="Times New Roman" w:cs="Times New Roman"/>
      <w:color w:val="000000"/>
      <w:lang w:eastAsia="ru-RU"/>
    </w:rPr>
  </w:style>
  <w:style w:type="paragraph" w:customStyle="1" w:styleId="ab">
    <w:name w:val="Пункт"/>
    <w:basedOn w:val="a"/>
    <w:rsid w:val="00DD5460"/>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basedOn w:val="a0"/>
    <w:uiPriority w:val="99"/>
    <w:unhideWhenUsed/>
    <w:rsid w:val="00DD5460"/>
    <w:rPr>
      <w:color w:val="0000FF" w:themeColor="hyperlink"/>
      <w:u w:val="single"/>
    </w:rPr>
  </w:style>
  <w:style w:type="paragraph" w:styleId="ad">
    <w:name w:val="Balloon Text"/>
    <w:basedOn w:val="a"/>
    <w:link w:val="ae"/>
    <w:uiPriority w:val="99"/>
    <w:semiHidden/>
    <w:unhideWhenUsed/>
    <w:rsid w:val="00C6651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66515"/>
    <w:rPr>
      <w:rFonts w:ascii="Tahoma" w:eastAsia="Calibri"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1089;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C9EB6D71</Template>
  <TotalTime>27</TotalTime>
  <Pages>22</Pages>
  <Words>11587</Words>
  <Characters>66052</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Штагер Татьяна Николаевна</cp:lastModifiedBy>
  <cp:revision>5</cp:revision>
  <cp:lastPrinted>2016-03-22T11:27:00Z</cp:lastPrinted>
  <dcterms:created xsi:type="dcterms:W3CDTF">2016-03-22T11:00:00Z</dcterms:created>
  <dcterms:modified xsi:type="dcterms:W3CDTF">2016-03-28T05:46:00Z</dcterms:modified>
</cp:coreProperties>
</file>